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D870CC" w14:textId="77777777" w:rsidR="00424A5A" w:rsidRPr="00FC302F" w:rsidRDefault="00424A5A">
      <w:pPr>
        <w:rPr>
          <w:rFonts w:ascii="Tahoma" w:hAnsi="Tahoma" w:cs="Tahoma"/>
          <w:sz w:val="20"/>
          <w:szCs w:val="20"/>
        </w:rPr>
      </w:pPr>
    </w:p>
    <w:p w14:paraId="2F6C1FD9" w14:textId="77777777" w:rsidR="00424A5A" w:rsidRPr="00FC302F" w:rsidRDefault="00424A5A">
      <w:pPr>
        <w:rPr>
          <w:rFonts w:ascii="Tahoma" w:hAnsi="Tahoma" w:cs="Tahoma"/>
          <w:sz w:val="20"/>
          <w:szCs w:val="20"/>
        </w:rPr>
      </w:pPr>
    </w:p>
    <w:p w14:paraId="620E8439" w14:textId="77777777" w:rsidR="00424A5A" w:rsidRPr="00FC302F" w:rsidRDefault="00424A5A" w:rsidP="00424A5A">
      <w:pPr>
        <w:rPr>
          <w:rFonts w:ascii="Tahoma" w:hAnsi="Tahoma" w:cs="Tahoma"/>
          <w:sz w:val="20"/>
          <w:szCs w:val="20"/>
        </w:rPr>
      </w:pPr>
    </w:p>
    <w:p w14:paraId="61F367FB" w14:textId="77777777" w:rsidR="00424A5A" w:rsidRPr="00FC302F" w:rsidRDefault="00424A5A" w:rsidP="00424A5A">
      <w:pPr>
        <w:rPr>
          <w:rFonts w:ascii="Tahoma" w:hAnsi="Tahoma" w:cs="Tahoma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FC302F" w14:paraId="6C83E184" w14:textId="77777777">
        <w:tc>
          <w:tcPr>
            <w:tcW w:w="1080" w:type="dxa"/>
            <w:vAlign w:val="center"/>
          </w:tcPr>
          <w:p w14:paraId="51E8E9E4" w14:textId="77777777" w:rsidR="00424A5A" w:rsidRPr="00FC302F" w:rsidRDefault="00424A5A" w:rsidP="003560E2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6F61A445" w14:textId="42144A86" w:rsidR="00424A5A" w:rsidRPr="00FC302F" w:rsidRDefault="0004419A" w:rsidP="00483BD1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color w:val="0000FF"/>
                <w:sz w:val="20"/>
                <w:szCs w:val="20"/>
              </w:rPr>
              <w:t>43001-153/2022</w:t>
            </w:r>
            <w:r w:rsidR="007F1D79" w:rsidRPr="00FC302F">
              <w:rPr>
                <w:rFonts w:ascii="Tahoma" w:hAnsi="Tahoma" w:cs="Tahoma"/>
                <w:color w:val="0000FF"/>
                <w:sz w:val="20"/>
                <w:szCs w:val="20"/>
              </w:rPr>
              <w:t>-0</w:t>
            </w:r>
            <w:r w:rsidR="00483BD1" w:rsidRPr="00FC302F">
              <w:rPr>
                <w:rFonts w:ascii="Tahoma" w:hAnsi="Tahoma" w:cs="Tahoma"/>
                <w:color w:val="0000FF"/>
                <w:sz w:val="20"/>
                <w:szCs w:val="20"/>
              </w:rPr>
              <w:t>2</w:t>
            </w:r>
          </w:p>
        </w:tc>
        <w:tc>
          <w:tcPr>
            <w:tcW w:w="1080" w:type="dxa"/>
            <w:vAlign w:val="center"/>
          </w:tcPr>
          <w:p w14:paraId="0FE7E01C" w14:textId="77777777" w:rsidR="00424A5A" w:rsidRPr="00FC302F" w:rsidRDefault="00424A5A" w:rsidP="003560E2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4D8D3B28" w14:textId="77777777" w:rsidR="00424A5A" w:rsidRPr="00FC302F" w:rsidRDefault="00424A5A" w:rsidP="003560E2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oznaka naročila:</w:t>
            </w:r>
          </w:p>
        </w:tc>
        <w:tc>
          <w:tcPr>
            <w:tcW w:w="3420" w:type="dxa"/>
            <w:vAlign w:val="center"/>
          </w:tcPr>
          <w:p w14:paraId="3E235515" w14:textId="77777777" w:rsidR="00424A5A" w:rsidRPr="00FC302F" w:rsidRDefault="0004419A" w:rsidP="003560E2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color w:val="0000FF"/>
                <w:sz w:val="20"/>
                <w:szCs w:val="20"/>
              </w:rPr>
              <w:t>A-36/22 G</w:t>
            </w:r>
            <w:r w:rsidR="00424A5A" w:rsidRPr="00FC302F">
              <w:rPr>
                <w:rFonts w:ascii="Tahoma" w:hAnsi="Tahoma" w:cs="Tahoma"/>
                <w:color w:val="0000FF"/>
                <w:sz w:val="20"/>
                <w:szCs w:val="20"/>
              </w:rPr>
              <w:t xml:space="preserve">   </w:t>
            </w:r>
          </w:p>
        </w:tc>
      </w:tr>
      <w:tr w:rsidR="00424A5A" w:rsidRPr="00FC302F" w14:paraId="648FF620" w14:textId="77777777">
        <w:tc>
          <w:tcPr>
            <w:tcW w:w="1080" w:type="dxa"/>
            <w:vAlign w:val="center"/>
          </w:tcPr>
          <w:p w14:paraId="1A6F6B75" w14:textId="77777777" w:rsidR="00424A5A" w:rsidRPr="00FC302F" w:rsidRDefault="00424A5A" w:rsidP="003560E2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Datum:</w:t>
            </w:r>
          </w:p>
        </w:tc>
        <w:tc>
          <w:tcPr>
            <w:tcW w:w="2160" w:type="dxa"/>
            <w:vAlign w:val="center"/>
          </w:tcPr>
          <w:p w14:paraId="3F7A2D90" w14:textId="7E578834" w:rsidR="00424A5A" w:rsidRPr="00FC302F" w:rsidRDefault="00AC3EDC" w:rsidP="00AC3EDC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color w:val="0000FF"/>
                <w:sz w:val="20"/>
                <w:szCs w:val="20"/>
              </w:rPr>
              <w:t>16</w:t>
            </w:r>
            <w:r w:rsidR="00010729" w:rsidRPr="00FC302F">
              <w:rPr>
                <w:rFonts w:ascii="Tahoma" w:hAnsi="Tahoma" w:cs="Tahoma"/>
                <w:color w:val="0000FF"/>
                <w:sz w:val="20"/>
                <w:szCs w:val="20"/>
              </w:rPr>
              <w:t>.06.2022</w:t>
            </w:r>
          </w:p>
        </w:tc>
        <w:tc>
          <w:tcPr>
            <w:tcW w:w="1080" w:type="dxa"/>
            <w:vAlign w:val="center"/>
          </w:tcPr>
          <w:p w14:paraId="4D32C0C8" w14:textId="77777777" w:rsidR="00424A5A" w:rsidRPr="00FC302F" w:rsidRDefault="00424A5A" w:rsidP="003560E2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2F1A9FD5" w14:textId="77777777" w:rsidR="00424A5A" w:rsidRPr="00FC302F" w:rsidRDefault="00424A5A" w:rsidP="003560E2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MFERAC:</w:t>
            </w:r>
          </w:p>
        </w:tc>
        <w:tc>
          <w:tcPr>
            <w:tcW w:w="3420" w:type="dxa"/>
            <w:vAlign w:val="center"/>
          </w:tcPr>
          <w:p w14:paraId="2B728CCA" w14:textId="77777777" w:rsidR="00424A5A" w:rsidRPr="00FC302F" w:rsidRDefault="0004419A" w:rsidP="003560E2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color w:val="0000FF"/>
                <w:sz w:val="20"/>
                <w:szCs w:val="20"/>
              </w:rPr>
              <w:t>2431-22-000660/0</w:t>
            </w:r>
          </w:p>
        </w:tc>
      </w:tr>
    </w:tbl>
    <w:p w14:paraId="01E2142D" w14:textId="77777777" w:rsidR="00424A5A" w:rsidRPr="00FC302F" w:rsidRDefault="00424A5A" w:rsidP="00424A5A">
      <w:pPr>
        <w:pStyle w:val="BodyText2"/>
        <w:ind w:left="-181" w:right="-210"/>
        <w:rPr>
          <w:rFonts w:ascii="Tahoma" w:hAnsi="Tahoma" w:cs="Tahoma"/>
          <w:szCs w:val="20"/>
        </w:rPr>
      </w:pPr>
    </w:p>
    <w:p w14:paraId="592CC110" w14:textId="77777777" w:rsidR="00424A5A" w:rsidRPr="00FC302F" w:rsidRDefault="00424A5A">
      <w:pPr>
        <w:rPr>
          <w:rFonts w:ascii="Tahoma" w:hAnsi="Tahoma" w:cs="Tahoma"/>
          <w:sz w:val="20"/>
          <w:szCs w:val="20"/>
        </w:rPr>
      </w:pPr>
    </w:p>
    <w:p w14:paraId="24F75DEE" w14:textId="77777777" w:rsidR="00556816" w:rsidRPr="00FC302F" w:rsidRDefault="00556816">
      <w:pPr>
        <w:rPr>
          <w:rFonts w:ascii="Tahoma" w:hAnsi="Tahoma" w:cs="Tahoma"/>
          <w:sz w:val="20"/>
          <w:szCs w:val="20"/>
        </w:rPr>
      </w:pPr>
    </w:p>
    <w:p w14:paraId="5612AC5C" w14:textId="77777777" w:rsidR="00FE3CAD" w:rsidRPr="00FC302F" w:rsidRDefault="00FE3CAD" w:rsidP="00FE3CAD">
      <w:pPr>
        <w:pStyle w:val="EndnoteText"/>
        <w:spacing w:before="240"/>
        <w:jc w:val="center"/>
        <w:rPr>
          <w:rFonts w:ascii="Tahoma" w:hAnsi="Tahoma" w:cs="Tahoma"/>
          <w:b/>
          <w:spacing w:val="20"/>
          <w:szCs w:val="20"/>
        </w:rPr>
      </w:pPr>
      <w:r w:rsidRPr="00FC302F">
        <w:rPr>
          <w:rFonts w:ascii="Tahoma" w:hAnsi="Tahoma" w:cs="Tahoma"/>
          <w:b/>
          <w:spacing w:val="20"/>
          <w:szCs w:val="20"/>
        </w:rPr>
        <w:t xml:space="preserve">SPREMEMBA RAZPISNE DOKUMENTACIJE </w:t>
      </w:r>
    </w:p>
    <w:p w14:paraId="352C176F" w14:textId="77777777" w:rsidR="00E813F4" w:rsidRPr="00FC302F" w:rsidRDefault="00E813F4" w:rsidP="00E813F4">
      <w:pPr>
        <w:pStyle w:val="EndnoteText"/>
        <w:jc w:val="center"/>
        <w:rPr>
          <w:rFonts w:ascii="Tahoma" w:hAnsi="Tahoma" w:cs="Tahoma"/>
          <w:b/>
          <w:spacing w:val="20"/>
          <w:szCs w:val="20"/>
        </w:rPr>
      </w:pPr>
      <w:r w:rsidRPr="00FC302F">
        <w:rPr>
          <w:rFonts w:ascii="Tahoma" w:hAnsi="Tahoma" w:cs="Tahoma"/>
          <w:b/>
          <w:spacing w:val="20"/>
          <w:szCs w:val="20"/>
        </w:rPr>
        <w:t xml:space="preserve">za oddajo javnega naročila </w:t>
      </w:r>
    </w:p>
    <w:p w14:paraId="778BD2BD" w14:textId="77777777" w:rsidR="00E813F4" w:rsidRPr="00FC302F" w:rsidRDefault="00E813F4" w:rsidP="00E813F4">
      <w:pPr>
        <w:pStyle w:val="EndnoteText"/>
        <w:rPr>
          <w:rFonts w:ascii="Tahoma" w:hAnsi="Tahoma" w:cs="Tahoma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E813F4" w:rsidRPr="00FC302F" w14:paraId="60961760" w14:textId="77777777">
        <w:tc>
          <w:tcPr>
            <w:tcW w:w="9288" w:type="dxa"/>
          </w:tcPr>
          <w:p w14:paraId="4A209F8F" w14:textId="77777777" w:rsidR="00E813F4" w:rsidRPr="00FC302F" w:rsidRDefault="0004419A" w:rsidP="003560E2">
            <w:pPr>
              <w:pStyle w:val="EndnoteText"/>
              <w:jc w:val="center"/>
              <w:rPr>
                <w:rFonts w:ascii="Tahoma" w:hAnsi="Tahoma" w:cs="Tahoma"/>
                <w:b/>
                <w:szCs w:val="20"/>
              </w:rPr>
            </w:pPr>
            <w:r w:rsidRPr="00FC302F">
              <w:rPr>
                <w:rFonts w:ascii="Tahoma" w:hAnsi="Tahoma" w:cs="Tahoma"/>
                <w:b/>
                <w:szCs w:val="20"/>
              </w:rPr>
              <w:t>Izgradnja zahodne obvoznice Maribor (1. etapa Lackova - Kardeljeva) od km 3+600 do km 4+840</w:t>
            </w:r>
          </w:p>
        </w:tc>
      </w:tr>
    </w:tbl>
    <w:p w14:paraId="790BA353" w14:textId="77777777" w:rsidR="00E813F4" w:rsidRPr="00FC302F" w:rsidRDefault="00E813F4" w:rsidP="00E813F4">
      <w:pPr>
        <w:pStyle w:val="EndnoteText"/>
        <w:jc w:val="both"/>
        <w:rPr>
          <w:rFonts w:ascii="Tahoma" w:hAnsi="Tahoma" w:cs="Tahoma"/>
          <w:szCs w:val="20"/>
        </w:rPr>
      </w:pPr>
    </w:p>
    <w:p w14:paraId="4E85A51B" w14:textId="77777777" w:rsidR="00E813F4" w:rsidRPr="00FC302F" w:rsidRDefault="00E813F4" w:rsidP="00E813F4">
      <w:pPr>
        <w:pStyle w:val="EndnoteText"/>
        <w:jc w:val="both"/>
        <w:rPr>
          <w:rFonts w:ascii="Tahoma" w:hAnsi="Tahoma" w:cs="Tahoma"/>
          <w:szCs w:val="20"/>
        </w:rPr>
      </w:pPr>
    </w:p>
    <w:p w14:paraId="07AE9E12" w14:textId="49701B6A" w:rsidR="00FE3CAD" w:rsidRPr="00FC302F" w:rsidRDefault="00FE3CAD" w:rsidP="00FE3CAD">
      <w:pPr>
        <w:pStyle w:val="EndnoteText"/>
        <w:jc w:val="both"/>
        <w:rPr>
          <w:rFonts w:ascii="Tahoma" w:hAnsi="Tahoma" w:cs="Tahoma"/>
          <w:szCs w:val="20"/>
        </w:rPr>
      </w:pPr>
      <w:r w:rsidRPr="00FC302F">
        <w:rPr>
          <w:rFonts w:ascii="Tahoma" w:hAnsi="Tahoma" w:cs="Tahoma"/>
          <w:szCs w:val="20"/>
        </w:rPr>
        <w:t>Obvestilo o spremembi razpisne dokumentacije je objavlj</w:t>
      </w:r>
      <w:r w:rsidR="00FC302F" w:rsidRPr="00FC302F">
        <w:rPr>
          <w:rFonts w:ascii="Tahoma" w:hAnsi="Tahoma" w:cs="Tahoma"/>
          <w:szCs w:val="20"/>
        </w:rPr>
        <w:t>eno na "Portalu javnih naročil".</w:t>
      </w:r>
    </w:p>
    <w:p w14:paraId="50F2C0ED" w14:textId="143F2C84" w:rsidR="00FE3CAD" w:rsidRPr="00FC302F" w:rsidRDefault="00FE3CAD" w:rsidP="00FE3CAD">
      <w:pPr>
        <w:pStyle w:val="EndnoteText"/>
        <w:jc w:val="both"/>
        <w:rPr>
          <w:rFonts w:ascii="Tahoma" w:hAnsi="Tahoma" w:cs="Tahoma"/>
          <w:szCs w:val="20"/>
        </w:rPr>
      </w:pPr>
    </w:p>
    <w:p w14:paraId="569B927A" w14:textId="77777777" w:rsidR="00FC302F" w:rsidRPr="00FC302F" w:rsidRDefault="00FC302F" w:rsidP="00FE3CAD">
      <w:pPr>
        <w:pStyle w:val="EndnoteText"/>
        <w:jc w:val="both"/>
        <w:rPr>
          <w:rFonts w:ascii="Tahoma" w:hAnsi="Tahoma" w:cs="Tahoma"/>
          <w:szCs w:val="20"/>
        </w:rPr>
      </w:pPr>
    </w:p>
    <w:p w14:paraId="0BE01A45" w14:textId="77777777" w:rsidR="00FE3CAD" w:rsidRPr="00FC302F" w:rsidRDefault="00FE3CAD" w:rsidP="00FE3CAD">
      <w:pPr>
        <w:pStyle w:val="EndnoteText"/>
        <w:spacing w:after="60"/>
        <w:jc w:val="both"/>
        <w:rPr>
          <w:rFonts w:ascii="Tahoma" w:hAnsi="Tahoma" w:cs="Tahoma"/>
          <w:szCs w:val="20"/>
        </w:rPr>
      </w:pPr>
      <w:r w:rsidRPr="00FC302F">
        <w:rPr>
          <w:rFonts w:ascii="Tahoma" w:hAnsi="Tahoma" w:cs="Tahoma"/>
          <w:szCs w:val="20"/>
        </w:rPr>
        <w:t>Obrazložitev sprememb:</w:t>
      </w:r>
    </w:p>
    <w:p w14:paraId="5F1AA01F" w14:textId="77777777" w:rsidR="00E813F4" w:rsidRPr="00FC302F" w:rsidRDefault="00E813F4" w:rsidP="0004419A">
      <w:pPr>
        <w:widowControl w:val="0"/>
        <w:spacing w:before="60" w:line="254" w:lineRule="atLeast"/>
        <w:jc w:val="both"/>
        <w:rPr>
          <w:rFonts w:ascii="Tahoma" w:hAnsi="Tahoma" w:cs="Tahoma"/>
          <w:b/>
          <w:sz w:val="20"/>
          <w:szCs w:val="20"/>
        </w:rPr>
      </w:pPr>
    </w:p>
    <w:p w14:paraId="7425F759" w14:textId="74AC19E8" w:rsidR="00FE3CAD" w:rsidRPr="00FC302F" w:rsidRDefault="00FE3CAD" w:rsidP="00FE3CAD">
      <w:pPr>
        <w:pStyle w:val="BodyText2"/>
        <w:widowControl w:val="0"/>
        <w:spacing w:line="254" w:lineRule="atLeast"/>
        <w:rPr>
          <w:rFonts w:ascii="Tahoma" w:hAnsi="Tahoma" w:cs="Tahoma"/>
          <w:szCs w:val="20"/>
        </w:rPr>
      </w:pPr>
      <w:r w:rsidRPr="00FC302F">
        <w:rPr>
          <w:rFonts w:ascii="Tahoma" w:hAnsi="Tahoma" w:cs="Tahoma"/>
          <w:szCs w:val="20"/>
        </w:rPr>
        <w:t xml:space="preserve">Zamenja se </w:t>
      </w:r>
      <w:r w:rsidRPr="00FC302F">
        <w:rPr>
          <w:rFonts w:ascii="Tahoma" w:hAnsi="Tahoma" w:cs="Tahoma"/>
          <w:b/>
          <w:szCs w:val="20"/>
        </w:rPr>
        <w:t>kompletni popis del</w:t>
      </w:r>
      <w:r w:rsidRPr="00FC302F">
        <w:rPr>
          <w:rFonts w:ascii="Tahoma" w:hAnsi="Tahoma" w:cs="Tahoma"/>
          <w:szCs w:val="20"/>
        </w:rPr>
        <w:t xml:space="preserve"> s spodaj navedenimi spremembami: </w:t>
      </w:r>
    </w:p>
    <w:p w14:paraId="6EF881E8" w14:textId="77777777" w:rsidR="00FE3CAD" w:rsidRPr="00FC302F" w:rsidRDefault="00FE3CAD" w:rsidP="00FE3CAD">
      <w:pPr>
        <w:pStyle w:val="BodyText2"/>
        <w:widowControl w:val="0"/>
        <w:spacing w:line="254" w:lineRule="atLeast"/>
        <w:rPr>
          <w:rFonts w:ascii="Tahoma" w:hAnsi="Tahoma" w:cs="Tahoma"/>
          <w:szCs w:val="20"/>
        </w:rPr>
      </w:pPr>
    </w:p>
    <w:p w14:paraId="07E1A6B2" w14:textId="6B70922F" w:rsidR="00AB33E8" w:rsidRPr="00FC302F" w:rsidRDefault="00483BD1" w:rsidP="001E3E33">
      <w:pPr>
        <w:pStyle w:val="BodyText2"/>
        <w:widowControl w:val="0"/>
        <w:numPr>
          <w:ilvl w:val="0"/>
          <w:numId w:val="2"/>
        </w:numPr>
        <w:spacing w:line="254" w:lineRule="atLeast"/>
        <w:rPr>
          <w:rFonts w:ascii="Tahoma" w:hAnsi="Tahoma" w:cs="Tahoma"/>
          <w:b/>
          <w:szCs w:val="20"/>
        </w:rPr>
      </w:pPr>
      <w:r w:rsidRPr="00FC302F">
        <w:rPr>
          <w:rFonts w:ascii="Tahoma" w:hAnsi="Tahoma" w:cs="Tahoma"/>
          <w:b/>
          <w:szCs w:val="20"/>
        </w:rPr>
        <w:t>Zamenjan je popis del za 3_12_Nacrt_vodovoda, pogl. 1.4_VOD-4, podpoglavje 1.4.3 STROJNI DEL z novim popisom del, stari popis del je zbrisan.</w:t>
      </w:r>
    </w:p>
    <w:p w14:paraId="1C8C2FBF" w14:textId="77777777" w:rsidR="00387707" w:rsidRPr="00FC302F" w:rsidRDefault="00387707" w:rsidP="00FE3CAD">
      <w:pPr>
        <w:pStyle w:val="BodyText2"/>
        <w:widowControl w:val="0"/>
        <w:spacing w:line="254" w:lineRule="atLeast"/>
        <w:ind w:left="360"/>
        <w:rPr>
          <w:rFonts w:ascii="Tahoma" w:hAnsi="Tahoma" w:cs="Tahoma"/>
          <w:szCs w:val="20"/>
        </w:rPr>
      </w:pPr>
    </w:p>
    <w:p w14:paraId="7670E1B1" w14:textId="788C3FCC" w:rsidR="00C343E1" w:rsidRPr="00FC302F" w:rsidRDefault="00AB33E8" w:rsidP="00AB33E8">
      <w:pPr>
        <w:pStyle w:val="ListParagraph"/>
        <w:ind w:left="360"/>
        <w:rPr>
          <w:rFonts w:ascii="Tahoma" w:hAnsi="Tahoma" w:cs="Tahoma"/>
          <w:b/>
          <w:bCs/>
          <w:color w:val="333333"/>
          <w:sz w:val="20"/>
          <w:szCs w:val="20"/>
          <w:shd w:val="clear" w:color="auto" w:fill="FFFFFF"/>
        </w:rPr>
      </w:pPr>
      <w:r w:rsidRPr="00FC302F">
        <w:rPr>
          <w:rFonts w:ascii="Tahoma" w:hAnsi="Tahoma" w:cs="Tahoma"/>
          <w:b/>
          <w:bCs/>
          <w:color w:val="333333"/>
          <w:sz w:val="20"/>
          <w:szCs w:val="20"/>
          <w:shd w:val="clear" w:color="auto" w:fill="FFFFFF"/>
        </w:rPr>
        <w:t xml:space="preserve">Popis del: </w:t>
      </w:r>
      <w:r w:rsidR="009E4A7E" w:rsidRPr="00FC302F">
        <w:rPr>
          <w:rFonts w:ascii="Tahoma" w:hAnsi="Tahoma" w:cs="Tahoma"/>
          <w:b/>
          <w:bCs/>
          <w:color w:val="333333"/>
          <w:sz w:val="20"/>
          <w:szCs w:val="20"/>
          <w:shd w:val="clear" w:color="auto" w:fill="FFFFFF"/>
        </w:rPr>
        <w:t xml:space="preserve">list </w:t>
      </w:r>
      <w:r w:rsidRPr="00FC302F">
        <w:rPr>
          <w:rFonts w:ascii="Tahoma" w:hAnsi="Tahoma" w:cs="Tahoma"/>
          <w:b/>
          <w:bCs/>
          <w:color w:val="333333"/>
          <w:sz w:val="20"/>
          <w:szCs w:val="20"/>
          <w:shd w:val="clear" w:color="auto" w:fill="FFFFFF"/>
        </w:rPr>
        <w:t>3_</w:t>
      </w:r>
      <w:r w:rsidR="00483BD1" w:rsidRPr="00FC302F">
        <w:rPr>
          <w:rFonts w:ascii="Tahoma" w:hAnsi="Tahoma" w:cs="Tahoma"/>
          <w:b/>
          <w:bCs/>
          <w:color w:val="333333"/>
          <w:sz w:val="20"/>
          <w:szCs w:val="20"/>
          <w:shd w:val="clear" w:color="auto" w:fill="FFFFFF"/>
        </w:rPr>
        <w:t>1</w:t>
      </w:r>
      <w:r w:rsidRPr="00FC302F">
        <w:rPr>
          <w:rFonts w:ascii="Tahoma" w:hAnsi="Tahoma" w:cs="Tahoma"/>
          <w:b/>
          <w:bCs/>
          <w:color w:val="333333"/>
          <w:sz w:val="20"/>
          <w:szCs w:val="20"/>
          <w:shd w:val="clear" w:color="auto" w:fill="FFFFFF"/>
        </w:rPr>
        <w:t xml:space="preserve">2_Načrt </w:t>
      </w:r>
      <w:r w:rsidR="00483BD1" w:rsidRPr="00FC302F">
        <w:rPr>
          <w:rFonts w:ascii="Tahoma" w:hAnsi="Tahoma" w:cs="Tahoma"/>
          <w:b/>
          <w:bCs/>
          <w:color w:val="333333"/>
          <w:sz w:val="20"/>
          <w:szCs w:val="20"/>
          <w:shd w:val="clear" w:color="auto" w:fill="FFFFFF"/>
        </w:rPr>
        <w:t>vodovoda</w:t>
      </w:r>
    </w:p>
    <w:p w14:paraId="37785EAF" w14:textId="77777777" w:rsidR="00483BD1" w:rsidRPr="00FC302F" w:rsidRDefault="00483BD1" w:rsidP="00AB33E8">
      <w:pPr>
        <w:pStyle w:val="ListParagraph"/>
        <w:ind w:left="360"/>
        <w:rPr>
          <w:rFonts w:ascii="Tahoma" w:hAnsi="Tahoma" w:cs="Tahoma"/>
          <w:sz w:val="20"/>
          <w:szCs w:val="20"/>
        </w:rPr>
      </w:pPr>
    </w:p>
    <w:p w14:paraId="16D89230" w14:textId="065A4AD5" w:rsidR="0092677A" w:rsidRPr="00FC302F" w:rsidRDefault="000A1EB4" w:rsidP="001E3E33">
      <w:pPr>
        <w:pStyle w:val="ListParagraph"/>
        <w:numPr>
          <w:ilvl w:val="0"/>
          <w:numId w:val="1"/>
        </w:numPr>
        <w:rPr>
          <w:rFonts w:ascii="Tahoma" w:hAnsi="Tahoma" w:cs="Tahoma"/>
          <w:sz w:val="20"/>
          <w:szCs w:val="20"/>
        </w:rPr>
      </w:pPr>
      <w:r w:rsidRPr="00FC302F">
        <w:rPr>
          <w:rFonts w:ascii="Tahoma" w:hAnsi="Tahoma" w:cs="Tahoma"/>
          <w:sz w:val="20"/>
          <w:szCs w:val="20"/>
        </w:rPr>
        <w:t>Objavljen popis del</w:t>
      </w:r>
      <w:r w:rsidR="00694676" w:rsidRPr="00FC302F">
        <w:rPr>
          <w:rFonts w:ascii="Tahoma" w:hAnsi="Tahoma" w:cs="Tahoma"/>
          <w:sz w:val="20"/>
          <w:szCs w:val="20"/>
        </w:rPr>
        <w:t>:</w:t>
      </w:r>
      <w:r w:rsidR="0092677A" w:rsidRPr="00FC302F">
        <w:rPr>
          <w:rFonts w:ascii="Tahoma" w:hAnsi="Tahoma" w:cs="Tahoma"/>
          <w:sz w:val="20"/>
          <w:szCs w:val="20"/>
        </w:rPr>
        <w:tab/>
      </w:r>
    </w:p>
    <w:p w14:paraId="1E1E87EC" w14:textId="77777777" w:rsidR="00483BD1" w:rsidRPr="00FC302F" w:rsidRDefault="00483BD1" w:rsidP="00483BD1">
      <w:pPr>
        <w:rPr>
          <w:rFonts w:ascii="Tahoma" w:hAnsi="Tahoma" w:cs="Tahoma"/>
          <w:sz w:val="20"/>
          <w:szCs w:val="20"/>
        </w:rPr>
      </w:pPr>
    </w:p>
    <w:tbl>
      <w:tblPr>
        <w:tblW w:w="554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"/>
        <w:gridCol w:w="149"/>
        <w:gridCol w:w="439"/>
        <w:gridCol w:w="482"/>
        <w:gridCol w:w="1361"/>
        <w:gridCol w:w="214"/>
        <w:gridCol w:w="104"/>
        <w:gridCol w:w="374"/>
        <w:gridCol w:w="16"/>
        <w:gridCol w:w="551"/>
        <w:gridCol w:w="18"/>
        <w:gridCol w:w="388"/>
        <w:gridCol w:w="16"/>
        <w:gridCol w:w="565"/>
        <w:gridCol w:w="41"/>
        <w:gridCol w:w="582"/>
        <w:gridCol w:w="4205"/>
        <w:gridCol w:w="110"/>
        <w:gridCol w:w="94"/>
      </w:tblGrid>
      <w:tr w:rsidR="00455F89" w:rsidRPr="00FC302F" w14:paraId="5D9B76B3" w14:textId="77777777" w:rsidTr="00455F89">
        <w:trPr>
          <w:trHeight w:val="255"/>
        </w:trPr>
        <w:tc>
          <w:tcPr>
            <w:tcW w:w="3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D9FB43" w14:textId="77777777" w:rsidR="00C36C59" w:rsidRPr="00FC302F" w:rsidRDefault="00C36C59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4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8936EC" w14:textId="77777777" w:rsidR="00C36C59" w:rsidRPr="00FC302F" w:rsidRDefault="00C36C59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C302F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1.4.3 </w:t>
            </w:r>
          </w:p>
        </w:tc>
        <w:tc>
          <w:tcPr>
            <w:tcW w:w="7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0CBFB2" w14:textId="77777777" w:rsidR="00C36C59" w:rsidRPr="00FC302F" w:rsidRDefault="00C36C59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C302F">
              <w:rPr>
                <w:rFonts w:ascii="Tahoma" w:hAnsi="Tahoma" w:cs="Tahoma"/>
                <w:b/>
                <w:bCs/>
                <w:sz w:val="20"/>
                <w:szCs w:val="20"/>
              </w:rPr>
              <w:t>STROJNI DEL</w:t>
            </w:r>
          </w:p>
        </w:tc>
        <w:tc>
          <w:tcPr>
            <w:tcW w:w="24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2DFD6" w14:textId="77777777" w:rsidR="00C36C59" w:rsidRPr="00FC302F" w:rsidRDefault="00C36C59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1FC38" w14:textId="77777777" w:rsidR="00C36C59" w:rsidRPr="00FC302F" w:rsidRDefault="00C36C59">
            <w:pPr>
              <w:jc w:val="right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5C458" w14:textId="77777777" w:rsidR="00C36C59" w:rsidRPr="00FC302F" w:rsidRDefault="00C36C59">
            <w:pPr>
              <w:jc w:val="right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59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A08D5" w14:textId="77777777" w:rsidR="00C36C59" w:rsidRPr="00FC302F" w:rsidRDefault="00C36C59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16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A1BB4E" w14:textId="77777777" w:rsidR="00C36C59" w:rsidRPr="00FC302F" w:rsidRDefault="00C36C59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455F89" w:rsidRPr="00FC302F" w14:paraId="2F54DBF6" w14:textId="77777777" w:rsidTr="00455F89">
        <w:trPr>
          <w:trHeight w:val="255"/>
        </w:trPr>
        <w:tc>
          <w:tcPr>
            <w:tcW w:w="3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25A94A" w14:textId="77777777" w:rsidR="00C36C59" w:rsidRPr="00FC302F" w:rsidRDefault="00C36C59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4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DC43D1" w14:textId="77777777" w:rsidR="00C36C59" w:rsidRPr="00FC302F" w:rsidRDefault="00C36C59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226ACA" w14:textId="77777777" w:rsidR="00C36C59" w:rsidRPr="00FC302F" w:rsidRDefault="00C36C59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4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79443" w14:textId="77777777" w:rsidR="00C36C59" w:rsidRPr="00FC302F" w:rsidRDefault="00C36C59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F8FC1" w14:textId="77777777" w:rsidR="00C36C59" w:rsidRPr="00FC302F" w:rsidRDefault="00C36C59">
            <w:pPr>
              <w:jc w:val="right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AA88C" w14:textId="77777777" w:rsidR="00C36C59" w:rsidRPr="00FC302F" w:rsidRDefault="00C36C59">
            <w:pPr>
              <w:jc w:val="right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59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0B6A3" w14:textId="77777777" w:rsidR="00C36C59" w:rsidRPr="00FC302F" w:rsidRDefault="00C36C59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16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BB5265" w14:textId="77777777" w:rsidR="00C36C59" w:rsidRPr="00FC302F" w:rsidRDefault="00C36C59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455F89" w:rsidRPr="00FC302F" w14:paraId="65CA750C" w14:textId="77777777" w:rsidTr="00455F89">
        <w:trPr>
          <w:trHeight w:val="1275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873C17" w14:textId="77777777" w:rsidR="00C36C59" w:rsidRPr="00FC302F" w:rsidRDefault="00C36C59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0001</w:t>
            </w:r>
          </w:p>
        </w:tc>
        <w:tc>
          <w:tcPr>
            <w:tcW w:w="45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192263" w14:textId="77777777" w:rsidR="00C36C59" w:rsidRPr="00FC302F" w:rsidRDefault="00C36C59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S 7 6 362</w:t>
            </w:r>
          </w:p>
        </w:tc>
        <w:tc>
          <w:tcPr>
            <w:tcW w:w="7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48F640" w14:textId="77777777" w:rsidR="00C36C59" w:rsidRPr="00FC302F" w:rsidRDefault="00C36C59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Izdelava vodovoda iz duktilnih cevi, s premerom ..... mm</w:t>
            </w:r>
          </w:p>
        </w:tc>
        <w:tc>
          <w:tcPr>
            <w:tcW w:w="24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BB744" w14:textId="77777777" w:rsidR="00C36C59" w:rsidRPr="00FC302F" w:rsidRDefault="00C36C5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M1</w:t>
            </w:r>
          </w:p>
        </w:tc>
        <w:tc>
          <w:tcPr>
            <w:tcW w:w="27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26027" w14:textId="77777777" w:rsidR="00C36C59" w:rsidRPr="00FC302F" w:rsidRDefault="00C36C5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286,00</w:t>
            </w:r>
          </w:p>
        </w:tc>
        <w:tc>
          <w:tcPr>
            <w:tcW w:w="1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23F97B4" w14:textId="77777777" w:rsidR="00C36C59" w:rsidRPr="00FC302F" w:rsidRDefault="00C36C5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B9E92" w14:textId="77777777" w:rsidR="00C36C59" w:rsidRPr="00FC302F" w:rsidRDefault="00C36C5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244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EF1A22" w14:textId="77777777" w:rsidR="00C36C59" w:rsidRPr="00FC302F" w:rsidRDefault="00C36C59" w:rsidP="00C36C59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GGG, klasa-C40, izdelano po SIST EN 545:2010,  zunanja zaščita z zlitino cinka in aluminija min 400g/m2 in premazane z epoksijem. Tlačna stropnja min. NP 25bar.  Razstavljiv sidrni spoj.</w:t>
            </w:r>
            <w:r w:rsidRPr="00FC302F">
              <w:rPr>
                <w:rFonts w:ascii="Tahoma" w:hAnsi="Tahoma" w:cs="Tahoma"/>
                <w:sz w:val="20"/>
                <w:szCs w:val="20"/>
              </w:rPr>
              <w:br/>
            </w:r>
            <w:r w:rsidRPr="00FC302F">
              <w:rPr>
                <w:rFonts w:ascii="Tahoma" w:hAnsi="Tahoma" w:cs="Tahoma"/>
                <w:sz w:val="20"/>
                <w:szCs w:val="20"/>
              </w:rPr>
              <w:br/>
              <w:t>DN 250mm</w:t>
            </w:r>
          </w:p>
        </w:tc>
      </w:tr>
      <w:tr w:rsidR="00455F89" w:rsidRPr="00FC302F" w14:paraId="6D780F91" w14:textId="77777777" w:rsidTr="00455F89">
        <w:trPr>
          <w:trHeight w:val="765"/>
        </w:trPr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F94060" w14:textId="77777777" w:rsidR="00C36C59" w:rsidRPr="00FC302F" w:rsidRDefault="00C36C59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0002</w:t>
            </w:r>
          </w:p>
        </w:tc>
        <w:tc>
          <w:tcPr>
            <w:tcW w:w="45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2775BF" w14:textId="77777777" w:rsidR="00C36C59" w:rsidRPr="00FC302F" w:rsidRDefault="00C36C59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S 7 6 331</w:t>
            </w:r>
          </w:p>
        </w:tc>
        <w:tc>
          <w:tcPr>
            <w:tcW w:w="7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DCF62E" w14:textId="77777777" w:rsidR="00C36C59" w:rsidRPr="00FC302F" w:rsidRDefault="00C36C59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Izdelava vodovoda iz cevi iz .................... s premerom ...... mm</w:t>
            </w:r>
          </w:p>
        </w:tc>
        <w:tc>
          <w:tcPr>
            <w:tcW w:w="24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D1BBA" w14:textId="77777777" w:rsidR="00C36C59" w:rsidRPr="00FC302F" w:rsidRDefault="00C36C5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M1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D8051" w14:textId="77777777" w:rsidR="00C36C59" w:rsidRPr="00FC302F" w:rsidRDefault="00C36C5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300,00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4B083C8" w14:textId="77777777" w:rsidR="00C36C59" w:rsidRPr="00FC302F" w:rsidRDefault="00C36C5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3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C8020" w14:textId="77777777" w:rsidR="00C36C59" w:rsidRPr="00FC302F" w:rsidRDefault="00C36C5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244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8C17C0" w14:textId="77777777" w:rsidR="00C36C59" w:rsidRPr="00FC302F" w:rsidRDefault="00C36C59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Izvedba začasne prevezave vodovoda za čas gradnje. Predviden cevovod PE100 DN225mm. V postavki upoštevati spoje in fazone cevovoda.</w:t>
            </w:r>
          </w:p>
        </w:tc>
      </w:tr>
      <w:tr w:rsidR="00455F89" w:rsidRPr="00FC302F" w14:paraId="08622EE4" w14:textId="77777777" w:rsidTr="00455F89">
        <w:trPr>
          <w:trHeight w:val="1530"/>
        </w:trPr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FA2051" w14:textId="77777777" w:rsidR="00C36C59" w:rsidRPr="00FC302F" w:rsidRDefault="00C36C59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0003</w:t>
            </w:r>
          </w:p>
        </w:tc>
        <w:tc>
          <w:tcPr>
            <w:tcW w:w="45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699F7" w14:textId="77777777" w:rsidR="00C36C59" w:rsidRPr="00FC302F" w:rsidRDefault="00C36C59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N 7 6 222</w:t>
            </w:r>
          </w:p>
        </w:tc>
        <w:tc>
          <w:tcPr>
            <w:tcW w:w="7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3D9110" w14:textId="77777777" w:rsidR="00C36C59" w:rsidRPr="00FC302F" w:rsidRDefault="00C36C59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 xml:space="preserve">Dobava, vgradnja fazonskih komadov za cevi iz duktilne litine, vključno z potrebnim spojnim, tesnilnim in pritrdilnim </w:t>
            </w:r>
            <w:r w:rsidRPr="00FC302F">
              <w:rPr>
                <w:rFonts w:ascii="Tahoma" w:hAnsi="Tahoma" w:cs="Tahoma"/>
                <w:sz w:val="20"/>
                <w:szCs w:val="20"/>
              </w:rPr>
              <w:lastRenderedPageBreak/>
              <w:t>nerjavečim materialom. Po EN 545:2010, PN 16. - F kos DN 250</w:t>
            </w:r>
            <w:r w:rsidRPr="00FC302F">
              <w:rPr>
                <w:rFonts w:ascii="Tahoma" w:hAnsi="Tahoma" w:cs="Tahoma"/>
                <w:sz w:val="20"/>
                <w:szCs w:val="20"/>
              </w:rPr>
              <w:br/>
            </w:r>
            <w:r w:rsidRPr="00FC302F">
              <w:rPr>
                <w:rFonts w:ascii="Tahoma" w:hAnsi="Tahoma" w:cs="Tahoma"/>
                <w:sz w:val="20"/>
                <w:szCs w:val="20"/>
              </w:rPr>
              <w:br/>
              <w:t>Opomba:Izvedba po STP za ceste in ustreznih PTP</w:t>
            </w:r>
          </w:p>
        </w:tc>
        <w:tc>
          <w:tcPr>
            <w:tcW w:w="24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30814" w14:textId="77777777" w:rsidR="00C36C59" w:rsidRPr="00FC302F" w:rsidRDefault="00C36C5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lastRenderedPageBreak/>
              <w:t>KOS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9A515" w14:textId="77777777" w:rsidR="00C36C59" w:rsidRPr="00FC302F" w:rsidRDefault="00C36C5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2,00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88EEADA" w14:textId="77777777" w:rsidR="00C36C59" w:rsidRPr="00FC302F" w:rsidRDefault="00C36C5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3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466F6" w14:textId="77777777" w:rsidR="00C36C59" w:rsidRPr="00FC302F" w:rsidRDefault="00C36C5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244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7EED4C" w14:textId="77777777" w:rsidR="00C36C59" w:rsidRPr="00FC302F" w:rsidRDefault="00C36C59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55F89" w:rsidRPr="00FC302F" w14:paraId="4A9881B4" w14:textId="77777777" w:rsidTr="00455F89">
        <w:trPr>
          <w:trHeight w:val="1530"/>
        </w:trPr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AD8FBC" w14:textId="77777777" w:rsidR="00C36C59" w:rsidRPr="00FC302F" w:rsidRDefault="00C36C59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0004</w:t>
            </w:r>
          </w:p>
        </w:tc>
        <w:tc>
          <w:tcPr>
            <w:tcW w:w="45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6FEDE5" w14:textId="77777777" w:rsidR="00C36C59" w:rsidRPr="00FC302F" w:rsidRDefault="00C36C59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N 7 6 223</w:t>
            </w:r>
          </w:p>
        </w:tc>
        <w:tc>
          <w:tcPr>
            <w:tcW w:w="7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0658CA" w14:textId="77777777" w:rsidR="00C36C59" w:rsidRPr="00FC302F" w:rsidRDefault="00C36C59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Dobava, vgradnja fazonskih komadov za cevi iz duktilne litine, vključno z potrebnim spojnim, tesnilnim in pritrdilnim nerjavečim materialom. Po EN 545:2010, PN 16. - E kos DN 250</w:t>
            </w:r>
            <w:r w:rsidRPr="00FC302F">
              <w:rPr>
                <w:rFonts w:ascii="Tahoma" w:hAnsi="Tahoma" w:cs="Tahoma"/>
                <w:sz w:val="20"/>
                <w:szCs w:val="20"/>
              </w:rPr>
              <w:br/>
            </w:r>
            <w:r w:rsidRPr="00FC302F">
              <w:rPr>
                <w:rFonts w:ascii="Tahoma" w:hAnsi="Tahoma" w:cs="Tahoma"/>
                <w:sz w:val="20"/>
                <w:szCs w:val="20"/>
              </w:rPr>
              <w:br/>
              <w:t>Opomba:Izvedba po STP za ceste in ustreznih PTP</w:t>
            </w:r>
          </w:p>
        </w:tc>
        <w:tc>
          <w:tcPr>
            <w:tcW w:w="24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8F4C2" w14:textId="77777777" w:rsidR="00C36C59" w:rsidRPr="00FC302F" w:rsidRDefault="00C36C5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KOS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272DE" w14:textId="77777777" w:rsidR="00C36C59" w:rsidRPr="00FC302F" w:rsidRDefault="00C36C5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2,00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69D97ED" w14:textId="77777777" w:rsidR="00C36C59" w:rsidRPr="00FC302F" w:rsidRDefault="00C36C5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3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A1A84" w14:textId="77777777" w:rsidR="00C36C59" w:rsidRPr="00FC302F" w:rsidRDefault="00C36C5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244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38155D" w14:textId="77777777" w:rsidR="00C36C59" w:rsidRPr="00FC302F" w:rsidRDefault="00C36C59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55F89" w:rsidRPr="00FC302F" w14:paraId="71C407A1" w14:textId="77777777" w:rsidTr="00455F89">
        <w:trPr>
          <w:trHeight w:val="2040"/>
        </w:trPr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B4A5F7" w14:textId="77777777" w:rsidR="00C36C59" w:rsidRPr="00FC302F" w:rsidRDefault="00C36C59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0005</w:t>
            </w:r>
          </w:p>
        </w:tc>
        <w:tc>
          <w:tcPr>
            <w:tcW w:w="45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FCAD3" w14:textId="77777777" w:rsidR="00C36C59" w:rsidRPr="00FC302F" w:rsidRDefault="00C36C59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N 7 6 385</w:t>
            </w:r>
          </w:p>
        </w:tc>
        <w:tc>
          <w:tcPr>
            <w:tcW w:w="7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4CF2E" w14:textId="77777777" w:rsidR="00C36C59" w:rsidRPr="00FC302F" w:rsidRDefault="00C36C59">
            <w:pPr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Dobava, vgradnja fazonskih komadov za cevi iz duktilne litine, vključno z potrebnim spojnim, tesnilnim in pritrdilnim nerjavečim materialom. Po EN 545:2010, PN 16. - FFK kos DN 250/11°. Opomba:Izvedba po STP za ceste in ustreznih PTP</w:t>
            </w:r>
            <w:r w:rsidRPr="00FC302F">
              <w:rPr>
                <w:rFonts w:ascii="Tahoma" w:hAnsi="Tahoma" w:cs="Tahoma"/>
                <w:sz w:val="20"/>
                <w:szCs w:val="20"/>
              </w:rPr>
              <w:br/>
            </w:r>
            <w:r w:rsidRPr="00FC302F">
              <w:rPr>
                <w:rFonts w:ascii="Tahoma" w:hAnsi="Tahoma" w:cs="Tahoma"/>
                <w:sz w:val="20"/>
                <w:szCs w:val="20"/>
              </w:rPr>
              <w:br/>
            </w:r>
          </w:p>
        </w:tc>
        <w:tc>
          <w:tcPr>
            <w:tcW w:w="24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CD8F8" w14:textId="77777777" w:rsidR="00C36C59" w:rsidRPr="00FC302F" w:rsidRDefault="00C36C5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KOS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CAA51" w14:textId="77777777" w:rsidR="00C36C59" w:rsidRPr="00FC302F" w:rsidRDefault="00C36C5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1,00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56EA198" w14:textId="77777777" w:rsidR="00C36C59" w:rsidRPr="00FC302F" w:rsidRDefault="00C36C5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3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A1897" w14:textId="77777777" w:rsidR="00C36C59" w:rsidRPr="00FC302F" w:rsidRDefault="00C36C5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244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CE2091" w14:textId="77777777" w:rsidR="00C36C59" w:rsidRPr="00FC302F" w:rsidRDefault="00C36C59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55F89" w:rsidRPr="00FC302F" w14:paraId="268A9548" w14:textId="77777777" w:rsidTr="00455F89">
        <w:trPr>
          <w:trHeight w:val="1785"/>
        </w:trPr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65AB18" w14:textId="77777777" w:rsidR="00C36C59" w:rsidRPr="00FC302F" w:rsidRDefault="00C36C59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lastRenderedPageBreak/>
              <w:t>0006</w:t>
            </w:r>
          </w:p>
        </w:tc>
        <w:tc>
          <w:tcPr>
            <w:tcW w:w="45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617815" w14:textId="77777777" w:rsidR="00C36C59" w:rsidRPr="00FC302F" w:rsidRDefault="00C36C59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N 7 6 325</w:t>
            </w:r>
          </w:p>
        </w:tc>
        <w:tc>
          <w:tcPr>
            <w:tcW w:w="7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489898" w14:textId="77777777" w:rsidR="00C36C59" w:rsidRPr="00FC302F" w:rsidRDefault="00C36C59">
            <w:pPr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Dobava, vgradnja fazonskih komadov za cevi iz duktilne litine, vključno s potrebnim spojnim, tesnilnim in pritrdilnim nerjavečim materialom. Po EN 545:2010, PN 16. - MMK kos DN 250/11° Opomba:Izvedba po STP za ceste in ustreznih PTP</w:t>
            </w:r>
          </w:p>
        </w:tc>
        <w:tc>
          <w:tcPr>
            <w:tcW w:w="24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2C654" w14:textId="77777777" w:rsidR="00C36C59" w:rsidRPr="00FC302F" w:rsidRDefault="00C36C5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KOS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F4675" w14:textId="77777777" w:rsidR="00C36C59" w:rsidRPr="00FC302F" w:rsidRDefault="00C36C5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5,00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44EA3FD" w14:textId="77777777" w:rsidR="00C36C59" w:rsidRPr="00FC302F" w:rsidRDefault="00C36C5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3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5DE34" w14:textId="77777777" w:rsidR="00C36C59" w:rsidRPr="00FC302F" w:rsidRDefault="00C36C5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244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5A3AB2" w14:textId="77777777" w:rsidR="00C36C59" w:rsidRPr="00FC302F" w:rsidRDefault="00C36C59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55F89" w:rsidRPr="00FC302F" w14:paraId="6BB70B38" w14:textId="77777777" w:rsidTr="00455F89">
        <w:trPr>
          <w:trHeight w:val="2040"/>
        </w:trPr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8DC419" w14:textId="77777777" w:rsidR="00C36C59" w:rsidRPr="00FC302F" w:rsidRDefault="00C36C59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0007</w:t>
            </w:r>
          </w:p>
        </w:tc>
        <w:tc>
          <w:tcPr>
            <w:tcW w:w="45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A8BDDD" w14:textId="77777777" w:rsidR="00C36C59" w:rsidRPr="00FC302F" w:rsidRDefault="00C36C59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N 7 6 326</w:t>
            </w:r>
          </w:p>
        </w:tc>
        <w:tc>
          <w:tcPr>
            <w:tcW w:w="7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888567" w14:textId="77777777" w:rsidR="00C36C59" w:rsidRPr="00FC302F" w:rsidRDefault="00C36C59">
            <w:pPr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Dobava, vgradnja fazonskih komadov za cevi iz duktilne litine, vključno s potrebnim spojnim, tesnilnim in pritrdilnim nerjavečim materialom. Po EN 545:2010, PN 16. - MMK kos DN 250/22° Opomba:Izvedba po STP za ceste in ustreznih PTP</w:t>
            </w:r>
            <w:r w:rsidRPr="00FC302F">
              <w:rPr>
                <w:rFonts w:ascii="Tahoma" w:hAnsi="Tahoma" w:cs="Tahoma"/>
                <w:sz w:val="20"/>
                <w:szCs w:val="20"/>
              </w:rPr>
              <w:br/>
            </w:r>
            <w:r w:rsidRPr="00FC302F">
              <w:rPr>
                <w:rFonts w:ascii="Tahoma" w:hAnsi="Tahoma" w:cs="Tahoma"/>
                <w:sz w:val="20"/>
                <w:szCs w:val="20"/>
              </w:rPr>
              <w:br/>
            </w:r>
          </w:p>
        </w:tc>
        <w:tc>
          <w:tcPr>
            <w:tcW w:w="24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28A26" w14:textId="77777777" w:rsidR="00C36C59" w:rsidRPr="00FC302F" w:rsidRDefault="00C36C5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KOS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AA375" w14:textId="77777777" w:rsidR="00C36C59" w:rsidRPr="00FC302F" w:rsidRDefault="00C36C5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2,00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5CD7633" w14:textId="77777777" w:rsidR="00C36C59" w:rsidRPr="00FC302F" w:rsidRDefault="00C36C5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3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C734C" w14:textId="77777777" w:rsidR="00C36C59" w:rsidRPr="00FC302F" w:rsidRDefault="00C36C5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244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1FEC40" w14:textId="77777777" w:rsidR="00C36C59" w:rsidRPr="00FC302F" w:rsidRDefault="00C36C59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55F89" w:rsidRPr="00FC302F" w14:paraId="363D423D" w14:textId="77777777" w:rsidTr="00455F89">
        <w:trPr>
          <w:trHeight w:val="1785"/>
        </w:trPr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36577B" w14:textId="77777777" w:rsidR="00C36C59" w:rsidRPr="00FC302F" w:rsidRDefault="00C36C59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0008</w:t>
            </w:r>
          </w:p>
        </w:tc>
        <w:tc>
          <w:tcPr>
            <w:tcW w:w="45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C6F882" w14:textId="77777777" w:rsidR="00C36C59" w:rsidRPr="00FC302F" w:rsidRDefault="00C36C59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N 7 6 327</w:t>
            </w:r>
          </w:p>
        </w:tc>
        <w:tc>
          <w:tcPr>
            <w:tcW w:w="7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383923" w14:textId="77777777" w:rsidR="00C36C59" w:rsidRPr="00FC302F" w:rsidRDefault="00C36C59">
            <w:pPr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 xml:space="preserve">Dobava, vgradnja fazonskih komadov za cevi iz duktilne litine, vključno s potrebnim spojnim, tesnilnim in pritrdilnim nerjavečim materialom. Po EN 545:2010, PN 16. - MMK kos DN 250/30° </w:t>
            </w:r>
            <w:r w:rsidRPr="00FC302F">
              <w:rPr>
                <w:rFonts w:ascii="Tahoma" w:hAnsi="Tahoma" w:cs="Tahoma"/>
                <w:sz w:val="20"/>
                <w:szCs w:val="20"/>
              </w:rPr>
              <w:lastRenderedPageBreak/>
              <w:t>Opomba:Izvedba po STP za ceste in ustreznih PTP</w:t>
            </w:r>
          </w:p>
        </w:tc>
        <w:tc>
          <w:tcPr>
            <w:tcW w:w="24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4F078" w14:textId="77777777" w:rsidR="00C36C59" w:rsidRPr="00FC302F" w:rsidRDefault="00C36C5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lastRenderedPageBreak/>
              <w:t>KOS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A1611" w14:textId="77777777" w:rsidR="00C36C59" w:rsidRPr="00FC302F" w:rsidRDefault="00C36C5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3,00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2ED684A" w14:textId="77777777" w:rsidR="00C36C59" w:rsidRPr="00FC302F" w:rsidRDefault="00C36C5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3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697C0" w14:textId="77777777" w:rsidR="00C36C59" w:rsidRPr="00FC302F" w:rsidRDefault="00C36C5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244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B89BC9" w14:textId="77777777" w:rsidR="00C36C59" w:rsidRPr="00FC302F" w:rsidRDefault="00C36C59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55F89" w:rsidRPr="00FC302F" w14:paraId="02C42372" w14:textId="77777777" w:rsidTr="00455F89">
        <w:trPr>
          <w:trHeight w:val="1785"/>
        </w:trPr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2FE4B" w14:textId="77777777" w:rsidR="00C36C59" w:rsidRPr="00FC302F" w:rsidRDefault="00C36C59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0009</w:t>
            </w:r>
          </w:p>
        </w:tc>
        <w:tc>
          <w:tcPr>
            <w:tcW w:w="45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825ECF" w14:textId="77777777" w:rsidR="00C36C59" w:rsidRPr="00FC302F" w:rsidRDefault="00C36C59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N 7 6 328</w:t>
            </w:r>
          </w:p>
        </w:tc>
        <w:tc>
          <w:tcPr>
            <w:tcW w:w="7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7C03B0" w14:textId="77777777" w:rsidR="00C36C59" w:rsidRPr="00FC302F" w:rsidRDefault="00C36C59">
            <w:pPr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Dobava, vgradnja fazonskih komadov za cevi iz duktilne litine, vključno s potrebnim spojnim, tesnilnim in pritrdilnim nerjavečim materialom. Po EN 545:2010, PN 16. - MMK kos DN 250/45° Opomba:Izvedba po STP za ceste in ustreznih PTP</w:t>
            </w:r>
          </w:p>
        </w:tc>
        <w:tc>
          <w:tcPr>
            <w:tcW w:w="24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664A2" w14:textId="77777777" w:rsidR="00C36C59" w:rsidRPr="00FC302F" w:rsidRDefault="00C36C5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KOS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F71B2" w14:textId="77777777" w:rsidR="00C36C59" w:rsidRPr="00FC302F" w:rsidRDefault="00C36C5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1,00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8698125" w14:textId="77777777" w:rsidR="00C36C59" w:rsidRPr="00FC302F" w:rsidRDefault="00C36C5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3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C4D38" w14:textId="77777777" w:rsidR="00C36C59" w:rsidRPr="00FC302F" w:rsidRDefault="00C36C5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244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7B42F2" w14:textId="77777777" w:rsidR="00C36C59" w:rsidRPr="00FC302F" w:rsidRDefault="00C36C59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55F89" w:rsidRPr="00FC302F" w14:paraId="6F833C4A" w14:textId="77777777" w:rsidTr="00455F89">
        <w:trPr>
          <w:trHeight w:val="1530"/>
        </w:trPr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90849C" w14:textId="77777777" w:rsidR="00C36C59" w:rsidRPr="00FC302F" w:rsidRDefault="00C36C59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0010</w:t>
            </w:r>
          </w:p>
        </w:tc>
        <w:tc>
          <w:tcPr>
            <w:tcW w:w="45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3C375A" w14:textId="77777777" w:rsidR="00C36C59" w:rsidRPr="00FC302F" w:rsidRDefault="00C36C59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N 7 6 515</w:t>
            </w:r>
          </w:p>
        </w:tc>
        <w:tc>
          <w:tcPr>
            <w:tcW w:w="7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47101" w14:textId="77777777" w:rsidR="00C36C59" w:rsidRPr="00FC302F" w:rsidRDefault="00C36C59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Dobava, vgradnja fazonskih komadov za cevi iz duktilne litine, vključno s potrebnim spojnim, tesnilnim in pritrdilnim nerjavečim materialom. Po EN 545:2010, PN 16. - T DN 250/250. Opomba:Izvedba po STP za ceste in ustreznih PTP</w:t>
            </w:r>
          </w:p>
        </w:tc>
        <w:tc>
          <w:tcPr>
            <w:tcW w:w="24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01033" w14:textId="77777777" w:rsidR="00C36C59" w:rsidRPr="00FC302F" w:rsidRDefault="00C36C5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KOS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A5063" w14:textId="77777777" w:rsidR="00C36C59" w:rsidRPr="00FC302F" w:rsidRDefault="00C36C5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1,00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AFADA54" w14:textId="77777777" w:rsidR="00C36C59" w:rsidRPr="00FC302F" w:rsidRDefault="00C36C5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3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6A5CE" w14:textId="77777777" w:rsidR="00C36C59" w:rsidRPr="00FC302F" w:rsidRDefault="00C36C5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244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6388C7" w14:textId="77777777" w:rsidR="00C36C59" w:rsidRPr="00FC302F" w:rsidRDefault="00C36C59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55F89" w:rsidRPr="00FC302F" w14:paraId="7F973263" w14:textId="77777777" w:rsidTr="00455F89">
        <w:trPr>
          <w:trHeight w:val="1530"/>
        </w:trPr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ACE8C8" w14:textId="77777777" w:rsidR="00C36C59" w:rsidRPr="00FC302F" w:rsidRDefault="00C36C59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0011</w:t>
            </w:r>
          </w:p>
        </w:tc>
        <w:tc>
          <w:tcPr>
            <w:tcW w:w="45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6B0AE9" w14:textId="77777777" w:rsidR="00C36C59" w:rsidRPr="00FC302F" w:rsidRDefault="00C36C59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N 7 6 481</w:t>
            </w:r>
          </w:p>
        </w:tc>
        <w:tc>
          <w:tcPr>
            <w:tcW w:w="7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8E66B5" w14:textId="77777777" w:rsidR="00C36C59" w:rsidRPr="00FC302F" w:rsidRDefault="00C36C59">
            <w:pPr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 xml:space="preserve">Dobava, vgradnja fazonskih komadov za cevi iz duktilne litine, vključno s potrebnim spojnim, tesnilnim in pritrdilnim nerjavečim </w:t>
            </w:r>
            <w:r w:rsidRPr="00FC302F">
              <w:rPr>
                <w:rFonts w:ascii="Tahoma" w:hAnsi="Tahoma" w:cs="Tahoma"/>
                <w:sz w:val="20"/>
                <w:szCs w:val="20"/>
              </w:rPr>
              <w:lastRenderedPageBreak/>
              <w:t>materialom. Po EN 545:2010, PN 16. - MMA kos DN 250/100</w:t>
            </w:r>
          </w:p>
        </w:tc>
        <w:tc>
          <w:tcPr>
            <w:tcW w:w="24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71454" w14:textId="77777777" w:rsidR="00C36C59" w:rsidRPr="00FC302F" w:rsidRDefault="00C36C5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lastRenderedPageBreak/>
              <w:t>KOS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3CDFB" w14:textId="77777777" w:rsidR="00C36C59" w:rsidRPr="00FC302F" w:rsidRDefault="00C36C5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1,00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021EC94" w14:textId="77777777" w:rsidR="00C36C59" w:rsidRPr="00FC302F" w:rsidRDefault="00C36C5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3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DADCD" w14:textId="77777777" w:rsidR="00C36C59" w:rsidRPr="00FC302F" w:rsidRDefault="00C36C5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244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81689E" w14:textId="77777777" w:rsidR="00C36C59" w:rsidRPr="00FC302F" w:rsidRDefault="00C36C59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55F89" w:rsidRPr="00FC302F" w14:paraId="415A6D82" w14:textId="77777777" w:rsidTr="00455F89">
        <w:trPr>
          <w:trHeight w:val="1530"/>
        </w:trPr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4FA9F" w14:textId="77777777" w:rsidR="00C36C59" w:rsidRPr="00FC302F" w:rsidRDefault="00C36C59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0012</w:t>
            </w:r>
          </w:p>
        </w:tc>
        <w:tc>
          <w:tcPr>
            <w:tcW w:w="45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BF987A" w14:textId="77777777" w:rsidR="00C36C59" w:rsidRPr="00FC302F" w:rsidRDefault="00C36C59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N 7 6 408</w:t>
            </w:r>
          </w:p>
        </w:tc>
        <w:tc>
          <w:tcPr>
            <w:tcW w:w="7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495DAE" w14:textId="77777777" w:rsidR="00C36C59" w:rsidRPr="00FC302F" w:rsidRDefault="00C36C59">
            <w:pPr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Dobava, vgradnja fazonskih komadov za cevi iz duktilne litine, vključno s potrebnim spojnim, tesnilnim in pritrdilnim nerjavečim materialom. Po EN 545:2010, PN 16. - FFR DN 250/100</w:t>
            </w:r>
            <w:r w:rsidRPr="00FC302F">
              <w:rPr>
                <w:rFonts w:ascii="Tahoma" w:hAnsi="Tahoma" w:cs="Tahoma"/>
                <w:sz w:val="20"/>
                <w:szCs w:val="20"/>
              </w:rPr>
              <w:br/>
            </w:r>
            <w:r w:rsidRPr="00FC302F">
              <w:rPr>
                <w:rFonts w:ascii="Tahoma" w:hAnsi="Tahoma" w:cs="Tahoma"/>
                <w:sz w:val="20"/>
                <w:szCs w:val="20"/>
              </w:rPr>
              <w:br/>
            </w:r>
          </w:p>
        </w:tc>
        <w:tc>
          <w:tcPr>
            <w:tcW w:w="24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BC27D" w14:textId="77777777" w:rsidR="00C36C59" w:rsidRPr="00FC302F" w:rsidRDefault="00C36C5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KOS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10CEE" w14:textId="77777777" w:rsidR="00C36C59" w:rsidRPr="00FC302F" w:rsidRDefault="00C36C5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1,00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1D9BFEE" w14:textId="77777777" w:rsidR="00C36C59" w:rsidRPr="00FC302F" w:rsidRDefault="00C36C5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3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4F383" w14:textId="77777777" w:rsidR="00C36C59" w:rsidRPr="00FC302F" w:rsidRDefault="00C36C5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244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1ED191" w14:textId="77777777" w:rsidR="00C36C59" w:rsidRPr="00FC302F" w:rsidRDefault="00C36C59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55F89" w:rsidRPr="00FC302F" w14:paraId="05A3AF33" w14:textId="77777777" w:rsidTr="00455F89">
        <w:trPr>
          <w:trHeight w:val="2295"/>
        </w:trPr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7F928" w14:textId="77777777" w:rsidR="00C36C59" w:rsidRPr="00FC302F" w:rsidRDefault="00C36C59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0013</w:t>
            </w:r>
          </w:p>
        </w:tc>
        <w:tc>
          <w:tcPr>
            <w:tcW w:w="45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8E40B6" w14:textId="77777777" w:rsidR="00C36C59" w:rsidRPr="00FC302F" w:rsidRDefault="00C36C59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N 7 6 105</w:t>
            </w:r>
          </w:p>
        </w:tc>
        <w:tc>
          <w:tcPr>
            <w:tcW w:w="7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553D0A" w14:textId="77777777" w:rsidR="00C36C59" w:rsidRPr="00FC302F" w:rsidRDefault="00C36C59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 xml:space="preserve">Dobava, transport, raznos in montaža LŽ armatur, vključno s tesnilnim materialom (prirobnična tesnila s profilom in jeklenim obročom), vgradnimi garniturami, nerjavnimi vijaki in  cestnimi kapami. Zunanja in notranja zaščita z epoksi barvo min 70 mikro m) NP 16 bar </w:t>
            </w:r>
            <w:r w:rsidRPr="00FC302F">
              <w:rPr>
                <w:rFonts w:ascii="Tahoma" w:hAnsi="Tahoma" w:cs="Tahoma"/>
                <w:sz w:val="20"/>
                <w:szCs w:val="20"/>
              </w:rPr>
              <w:br/>
            </w:r>
            <w:r w:rsidRPr="00FC302F">
              <w:rPr>
                <w:rFonts w:ascii="Tahoma" w:hAnsi="Tahoma" w:cs="Tahoma"/>
                <w:sz w:val="20"/>
                <w:szCs w:val="20"/>
              </w:rPr>
              <w:br/>
              <w:t>EV  DN 100 - z vgradno garnituro in LTŽ cestno kapo</w:t>
            </w:r>
          </w:p>
        </w:tc>
        <w:tc>
          <w:tcPr>
            <w:tcW w:w="24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387F1" w14:textId="77777777" w:rsidR="00C36C59" w:rsidRPr="00FC302F" w:rsidRDefault="00C36C5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KOS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30430" w14:textId="77777777" w:rsidR="00C36C59" w:rsidRPr="00FC302F" w:rsidRDefault="00C36C5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2,00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1D484E6" w14:textId="77777777" w:rsidR="00C36C59" w:rsidRPr="00FC302F" w:rsidRDefault="00C36C5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3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B2EC4" w14:textId="77777777" w:rsidR="00C36C59" w:rsidRPr="00FC302F" w:rsidRDefault="00C36C5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244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3DEC6B" w14:textId="77777777" w:rsidR="00C36C59" w:rsidRPr="00FC302F" w:rsidRDefault="00C36C59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55F89" w:rsidRPr="00FC302F" w14:paraId="54FB023D" w14:textId="77777777" w:rsidTr="00455F89">
        <w:trPr>
          <w:trHeight w:val="2550"/>
        </w:trPr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84E169" w14:textId="77777777" w:rsidR="00C36C59" w:rsidRPr="00FC302F" w:rsidRDefault="00C36C59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lastRenderedPageBreak/>
              <w:t>0014</w:t>
            </w:r>
          </w:p>
        </w:tc>
        <w:tc>
          <w:tcPr>
            <w:tcW w:w="45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C86797" w14:textId="77777777" w:rsidR="00C36C59" w:rsidRPr="00FC302F" w:rsidRDefault="00C36C59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N 7 6 111</w:t>
            </w:r>
          </w:p>
        </w:tc>
        <w:tc>
          <w:tcPr>
            <w:tcW w:w="7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3ADBCD" w14:textId="77777777" w:rsidR="00C36C59" w:rsidRPr="00FC302F" w:rsidRDefault="00C36C59">
            <w:pPr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 xml:space="preserve">Dobava, transport, raznos in montaža LŽ armatur, vključno s tesnilnim materialom (prirobnična tesnila s profilom in jeklenim obročem), vgradnimi garniturami, nerjavnimi vijaki in  cestnimi kapami. Zunanja in notranja zaščita z epoksi barvo min 250 mikro m) NP 16 bar </w:t>
            </w:r>
            <w:r w:rsidRPr="00FC302F">
              <w:rPr>
                <w:rFonts w:ascii="Tahoma" w:hAnsi="Tahoma" w:cs="Tahoma"/>
                <w:sz w:val="20"/>
                <w:szCs w:val="20"/>
              </w:rPr>
              <w:br/>
            </w:r>
            <w:r w:rsidRPr="00FC302F">
              <w:rPr>
                <w:rFonts w:ascii="Tahoma" w:hAnsi="Tahoma" w:cs="Tahoma"/>
                <w:sz w:val="20"/>
                <w:szCs w:val="20"/>
              </w:rPr>
              <w:br/>
              <w:t>EV  DN 250 - z vgradno garnituro in LTŽ cestno kapo</w:t>
            </w:r>
          </w:p>
        </w:tc>
        <w:tc>
          <w:tcPr>
            <w:tcW w:w="24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F4069" w14:textId="77777777" w:rsidR="00C36C59" w:rsidRPr="00FC302F" w:rsidRDefault="00C36C5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KOS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6B610" w14:textId="77777777" w:rsidR="00C36C59" w:rsidRPr="00FC302F" w:rsidRDefault="00C36C5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1,00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B236D50" w14:textId="77777777" w:rsidR="00C36C59" w:rsidRPr="00FC302F" w:rsidRDefault="00C36C5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3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5664F" w14:textId="77777777" w:rsidR="00C36C59" w:rsidRPr="00FC302F" w:rsidRDefault="00C36C5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244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D2D326" w14:textId="77777777" w:rsidR="00C36C59" w:rsidRPr="00FC302F" w:rsidRDefault="00C36C59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55F89" w:rsidRPr="00FC302F" w14:paraId="3C090C21" w14:textId="77777777" w:rsidTr="00455F89">
        <w:trPr>
          <w:trHeight w:val="1785"/>
        </w:trPr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91C929" w14:textId="77777777" w:rsidR="00C36C59" w:rsidRPr="00FC302F" w:rsidRDefault="00C36C59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0015</w:t>
            </w:r>
          </w:p>
        </w:tc>
        <w:tc>
          <w:tcPr>
            <w:tcW w:w="45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DEEC0E" w14:textId="77777777" w:rsidR="00C36C59" w:rsidRPr="00FC302F" w:rsidRDefault="00C36C59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N 7 6 218</w:t>
            </w:r>
          </w:p>
        </w:tc>
        <w:tc>
          <w:tcPr>
            <w:tcW w:w="7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12BDD5" w14:textId="77777777" w:rsidR="00C36C59" w:rsidRPr="00FC302F" w:rsidRDefault="00C36C59">
            <w:pPr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Dobava, vgradnja fazonskih komadov za cevi iz duktilne litine, vključno z potrebnim spojnim, tesnilnim in pritrdilnim nerjavečim materialom. Po EN 545:2010, PN 16. - FFK kos DN 50/22°</w:t>
            </w:r>
            <w:r w:rsidRPr="00FC302F">
              <w:rPr>
                <w:rFonts w:ascii="Tahoma" w:hAnsi="Tahoma" w:cs="Tahoma"/>
                <w:sz w:val="20"/>
                <w:szCs w:val="20"/>
              </w:rPr>
              <w:br/>
            </w:r>
            <w:r w:rsidRPr="00FC302F">
              <w:rPr>
                <w:rFonts w:ascii="Tahoma" w:hAnsi="Tahoma" w:cs="Tahoma"/>
                <w:sz w:val="20"/>
                <w:szCs w:val="20"/>
              </w:rPr>
              <w:br/>
              <w:t>Opomba:Izvedba po STP za ceste in ustreznih PTP</w:t>
            </w:r>
          </w:p>
        </w:tc>
        <w:tc>
          <w:tcPr>
            <w:tcW w:w="24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99208" w14:textId="77777777" w:rsidR="00C36C59" w:rsidRPr="00FC302F" w:rsidRDefault="00C36C5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KOS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42E33" w14:textId="77777777" w:rsidR="00C36C59" w:rsidRPr="00FC302F" w:rsidRDefault="00C36C5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1,00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6DD2694" w14:textId="77777777" w:rsidR="00C36C59" w:rsidRPr="00FC302F" w:rsidRDefault="00C36C5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3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DE39E" w14:textId="77777777" w:rsidR="00C36C59" w:rsidRPr="00FC302F" w:rsidRDefault="00C36C5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244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B1F4CB" w14:textId="77777777" w:rsidR="00C36C59" w:rsidRPr="00FC302F" w:rsidRDefault="00C36C59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55F89" w:rsidRPr="00FC302F" w14:paraId="7BEAAA15" w14:textId="77777777" w:rsidTr="00455F89">
        <w:trPr>
          <w:trHeight w:val="1275"/>
        </w:trPr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23158C" w14:textId="77777777" w:rsidR="00C36C59" w:rsidRPr="00FC302F" w:rsidRDefault="00C36C59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0016</w:t>
            </w:r>
          </w:p>
        </w:tc>
        <w:tc>
          <w:tcPr>
            <w:tcW w:w="45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FE613E" w14:textId="77777777" w:rsidR="00C36C59" w:rsidRPr="00FC302F" w:rsidRDefault="00C36C59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N 7 6 634</w:t>
            </w:r>
          </w:p>
        </w:tc>
        <w:tc>
          <w:tcPr>
            <w:tcW w:w="7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E56901" w14:textId="77777777" w:rsidR="00C36C59" w:rsidRPr="00FC302F" w:rsidRDefault="00C36C59">
            <w:pPr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 xml:space="preserve">Dobava, vgradnja spojk vključno z vsem potrebnim spojnim, tesnilnim in </w:t>
            </w:r>
            <w:r w:rsidRPr="00FC302F">
              <w:rPr>
                <w:rFonts w:ascii="Tahoma" w:hAnsi="Tahoma" w:cs="Tahoma"/>
                <w:sz w:val="20"/>
                <w:szCs w:val="20"/>
              </w:rPr>
              <w:lastRenderedPageBreak/>
              <w:t>pritrdilnim nerjavečim materialom iz Ductila, ISO 3221 - Spojka univerzalna DN 250 (enojna).</w:t>
            </w:r>
          </w:p>
        </w:tc>
        <w:tc>
          <w:tcPr>
            <w:tcW w:w="24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A3144" w14:textId="77777777" w:rsidR="00C36C59" w:rsidRPr="00FC302F" w:rsidRDefault="00C36C5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lastRenderedPageBreak/>
              <w:t>KOS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0D8BE" w14:textId="77777777" w:rsidR="00C36C59" w:rsidRPr="00FC302F" w:rsidRDefault="00C36C5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5,00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DC7BF19" w14:textId="77777777" w:rsidR="00C36C59" w:rsidRPr="00FC302F" w:rsidRDefault="00C36C5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3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B0644" w14:textId="77777777" w:rsidR="00C36C59" w:rsidRPr="00FC302F" w:rsidRDefault="00C36C5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244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2C0C8E" w14:textId="77777777" w:rsidR="00C36C59" w:rsidRPr="00FC302F" w:rsidRDefault="00C36C59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Tudi za začasno prevezavo</w:t>
            </w:r>
          </w:p>
        </w:tc>
      </w:tr>
      <w:tr w:rsidR="00455F89" w:rsidRPr="00FC302F" w14:paraId="1DC95742" w14:textId="77777777" w:rsidTr="00455F89">
        <w:trPr>
          <w:trHeight w:val="1785"/>
        </w:trPr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8BDA31" w14:textId="77777777" w:rsidR="00C36C59" w:rsidRPr="00FC302F" w:rsidRDefault="00C36C59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0017</w:t>
            </w:r>
          </w:p>
        </w:tc>
        <w:tc>
          <w:tcPr>
            <w:tcW w:w="45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3E7FAA" w14:textId="77777777" w:rsidR="00C36C59" w:rsidRPr="00FC302F" w:rsidRDefault="00C36C59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S 7 6 341</w:t>
            </w:r>
          </w:p>
        </w:tc>
        <w:tc>
          <w:tcPr>
            <w:tcW w:w="7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B46BF5" w14:textId="77777777" w:rsidR="00C36C59" w:rsidRPr="00FC302F" w:rsidRDefault="00C36C59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Izdelava vodovoda iz brezšivnih jeklenih cevi, zaščitenih proti koroziji, s premerom ..... mm</w:t>
            </w:r>
          </w:p>
        </w:tc>
        <w:tc>
          <w:tcPr>
            <w:tcW w:w="24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E6F9F" w14:textId="77777777" w:rsidR="00C36C59" w:rsidRPr="00FC302F" w:rsidRDefault="00C36C5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M1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CE388" w14:textId="77777777" w:rsidR="00C36C59" w:rsidRPr="00FC302F" w:rsidRDefault="00C36C5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73,00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A2197CC" w14:textId="77777777" w:rsidR="00C36C59" w:rsidRPr="00FC302F" w:rsidRDefault="00C36C5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3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93A36" w14:textId="77777777" w:rsidR="00C36C59" w:rsidRPr="00FC302F" w:rsidRDefault="00C36C5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244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CAFFF0" w14:textId="77777777" w:rsidR="00C36C59" w:rsidRPr="00FC302F" w:rsidRDefault="00C36C59">
            <w:pPr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 xml:space="preserve">Nabava, dobava, vgradnja JE zaščitnih cevi DN 450 mm (debelina stene min 10 mm) Material ST 35.4. </w:t>
            </w:r>
            <w:r w:rsidRPr="00FC302F">
              <w:rPr>
                <w:rFonts w:ascii="Tahoma" w:hAnsi="Tahoma" w:cs="Tahoma"/>
                <w:sz w:val="20"/>
                <w:szCs w:val="20"/>
              </w:rPr>
              <w:br/>
            </w:r>
            <w:r w:rsidRPr="00FC302F">
              <w:rPr>
                <w:rFonts w:ascii="Tahoma" w:hAnsi="Tahoma" w:cs="Tahoma"/>
                <w:sz w:val="20"/>
                <w:szCs w:val="20"/>
              </w:rPr>
              <w:br/>
              <w:t>L=23m</w:t>
            </w:r>
            <w:r w:rsidRPr="00FC302F">
              <w:rPr>
                <w:rFonts w:ascii="Tahoma" w:hAnsi="Tahoma" w:cs="Tahoma"/>
                <w:sz w:val="20"/>
                <w:szCs w:val="20"/>
              </w:rPr>
              <w:br/>
            </w:r>
            <w:r w:rsidRPr="00FC302F">
              <w:rPr>
                <w:rFonts w:ascii="Tahoma" w:hAnsi="Tahoma" w:cs="Tahoma"/>
                <w:sz w:val="20"/>
                <w:szCs w:val="20"/>
              </w:rPr>
              <w:br/>
              <w:t>L=16m</w:t>
            </w:r>
            <w:r w:rsidRPr="00FC302F">
              <w:rPr>
                <w:rFonts w:ascii="Tahoma" w:hAnsi="Tahoma" w:cs="Tahoma"/>
                <w:sz w:val="20"/>
                <w:szCs w:val="20"/>
              </w:rPr>
              <w:br/>
            </w:r>
            <w:r w:rsidRPr="00FC302F">
              <w:rPr>
                <w:rFonts w:ascii="Tahoma" w:hAnsi="Tahoma" w:cs="Tahoma"/>
                <w:sz w:val="20"/>
                <w:szCs w:val="20"/>
              </w:rPr>
              <w:br/>
              <w:t>L=21m</w:t>
            </w:r>
            <w:r w:rsidRPr="00FC302F">
              <w:rPr>
                <w:rFonts w:ascii="Tahoma" w:hAnsi="Tahoma" w:cs="Tahoma"/>
                <w:sz w:val="20"/>
                <w:szCs w:val="20"/>
              </w:rPr>
              <w:br/>
            </w:r>
            <w:r w:rsidRPr="00FC302F">
              <w:rPr>
                <w:rFonts w:ascii="Tahoma" w:hAnsi="Tahoma" w:cs="Tahoma"/>
                <w:sz w:val="20"/>
                <w:szCs w:val="20"/>
              </w:rPr>
              <w:br/>
              <w:t>L=13m</w:t>
            </w:r>
          </w:p>
        </w:tc>
      </w:tr>
      <w:tr w:rsidR="00455F89" w:rsidRPr="00FC302F" w14:paraId="0B83B74D" w14:textId="77777777" w:rsidTr="00455F89">
        <w:trPr>
          <w:trHeight w:val="1530"/>
        </w:trPr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2533E0" w14:textId="77777777" w:rsidR="00C36C59" w:rsidRPr="00FC302F" w:rsidRDefault="00C36C59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0018</w:t>
            </w:r>
          </w:p>
        </w:tc>
        <w:tc>
          <w:tcPr>
            <w:tcW w:w="45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43FB5B" w14:textId="77777777" w:rsidR="00C36C59" w:rsidRPr="00FC302F" w:rsidRDefault="00C36C59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N 7 6 471</w:t>
            </w:r>
          </w:p>
        </w:tc>
        <w:tc>
          <w:tcPr>
            <w:tcW w:w="7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EA9E0" w14:textId="77777777" w:rsidR="00C36C59" w:rsidRPr="00FC302F" w:rsidRDefault="00C36C59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Dobava, vgradnja fazonskih komadov za cevi iz duktilne litine, vključno s potrebnim spojnim, tesnilnim in pritrdilnim nerjavečim materialom. Po EN 545:2010, PN 16. - MMA kos DN 150/80. Opomba:Izvedba po STP za ceste in ustreznih PTP</w:t>
            </w:r>
          </w:p>
        </w:tc>
        <w:tc>
          <w:tcPr>
            <w:tcW w:w="24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7CBB8" w14:textId="77777777" w:rsidR="00C36C59" w:rsidRPr="00FC302F" w:rsidRDefault="00C36C5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KPL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F2769" w14:textId="77777777" w:rsidR="00C36C59" w:rsidRPr="00FC302F" w:rsidRDefault="00C36C5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4,00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F47D19D" w14:textId="77777777" w:rsidR="00C36C59" w:rsidRPr="00FC302F" w:rsidRDefault="00C36C5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3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17896" w14:textId="77777777" w:rsidR="00C36C59" w:rsidRPr="00FC302F" w:rsidRDefault="00C36C5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244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BBD268" w14:textId="77777777" w:rsidR="00C36C59" w:rsidRPr="00FC302F" w:rsidRDefault="00C36C59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Vključno z vsemi potrebnimi vodili na kolescih in gumijastimi manšetami za zaprtje prehodov cevi.</w:t>
            </w:r>
          </w:p>
        </w:tc>
      </w:tr>
      <w:tr w:rsidR="00455F89" w:rsidRPr="00FC302F" w14:paraId="5A43CB03" w14:textId="77777777" w:rsidTr="00455F89">
        <w:trPr>
          <w:gridAfter w:val="2"/>
          <w:wAfter w:w="101" w:type="pct"/>
          <w:trHeight w:val="2040"/>
        </w:trPr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1BC9E8" w14:textId="77777777" w:rsidR="00C36C59" w:rsidRPr="00FC302F" w:rsidRDefault="00C36C59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0019</w:t>
            </w:r>
          </w:p>
        </w:tc>
        <w:tc>
          <w:tcPr>
            <w:tcW w:w="45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1DA751" w14:textId="77777777" w:rsidR="00C36C59" w:rsidRPr="00FC302F" w:rsidRDefault="00C36C59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N 7 6 478</w:t>
            </w:r>
          </w:p>
        </w:tc>
        <w:tc>
          <w:tcPr>
            <w:tcW w:w="7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A8A6B0" w14:textId="77777777" w:rsidR="00C36C59" w:rsidRPr="00FC302F" w:rsidRDefault="00C36C59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 xml:space="preserve">Dvakratni prerez obstoječega cevovoda z izvedbo navezave. Vključno z zapiranjem in praznjenjem obstoječega omrežja, priklop in ponovno polnjenje omrežja po prevezavi z upoštevanjem navodil upravljavca sistema. </w:t>
            </w:r>
            <w:r w:rsidRPr="00FC302F">
              <w:rPr>
                <w:rFonts w:ascii="Tahoma" w:hAnsi="Tahoma" w:cs="Tahoma"/>
                <w:sz w:val="20"/>
                <w:szCs w:val="20"/>
              </w:rPr>
              <w:lastRenderedPageBreak/>
              <w:t>Upoštevati objave o ispadu oskrbe. Opomba:Izvedba po STP za ceste in ustreznih PTP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FAD18" w14:textId="77777777" w:rsidR="00C36C59" w:rsidRPr="00FC302F" w:rsidRDefault="00C36C5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lastRenderedPageBreak/>
              <w:t>KOS</w:t>
            </w:r>
          </w:p>
        </w:tc>
        <w:tc>
          <w:tcPr>
            <w:tcW w:w="2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02EA2" w14:textId="77777777" w:rsidR="00C36C59" w:rsidRPr="00FC302F" w:rsidRDefault="00C36C5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2,00</w:t>
            </w:r>
          </w:p>
        </w:tc>
        <w:tc>
          <w:tcPr>
            <w:tcW w:w="2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3B9F08A" w14:textId="77777777" w:rsidR="00C36C59" w:rsidRPr="00FC302F" w:rsidRDefault="00C36C5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DC95C" w14:textId="77777777" w:rsidR="00C36C59" w:rsidRPr="00FC302F" w:rsidRDefault="00C36C5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236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327F21" w14:textId="77777777" w:rsidR="00C36C59" w:rsidRPr="00FC302F" w:rsidRDefault="00C36C59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55F89" w:rsidRPr="00FC302F" w14:paraId="372D1761" w14:textId="77777777" w:rsidTr="00455F89">
        <w:trPr>
          <w:gridAfter w:val="1"/>
          <w:wAfter w:w="47" w:type="pct"/>
          <w:trHeight w:val="255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D00A81" w14:textId="77777777" w:rsidR="00C36C59" w:rsidRPr="00FC302F" w:rsidRDefault="00C36C59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2FDD97" w14:textId="77777777" w:rsidR="00C36C59" w:rsidRPr="00FC302F" w:rsidRDefault="00C36C59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54C4E5" w14:textId="77777777" w:rsidR="00C36C59" w:rsidRPr="00FC302F" w:rsidRDefault="00C36C59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25344" w14:textId="77777777" w:rsidR="00C36C59" w:rsidRPr="00FC302F" w:rsidRDefault="00C36C5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13BE2" w14:textId="77777777" w:rsidR="00C36C59" w:rsidRPr="00FC302F" w:rsidRDefault="00C36C5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32165" w14:textId="77777777" w:rsidR="00C36C59" w:rsidRPr="00FC302F" w:rsidRDefault="00C36C5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506CA" w14:textId="77777777" w:rsidR="00C36C59" w:rsidRPr="00FC302F" w:rsidRDefault="00C36C59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1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32712F" w14:textId="77777777" w:rsidR="00C36C59" w:rsidRPr="00FC302F" w:rsidRDefault="00C36C59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55F89" w:rsidRPr="00FC302F" w14:paraId="5EE9A76F" w14:textId="77777777" w:rsidTr="00455F89">
        <w:trPr>
          <w:gridAfter w:val="1"/>
          <w:wAfter w:w="47" w:type="pct"/>
          <w:trHeight w:val="255"/>
        </w:trPr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E6AF17" w14:textId="77777777" w:rsidR="00C36C59" w:rsidRPr="00FC302F" w:rsidRDefault="00C36C59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C302F">
              <w:rPr>
                <w:rFonts w:ascii="Tahoma" w:hAnsi="Tahoma" w:cs="Tahoma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7D7F0CD" w14:textId="77777777" w:rsidR="00C36C59" w:rsidRPr="00FC302F" w:rsidRDefault="00C36C59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C302F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1.4.3 </w:t>
            </w:r>
          </w:p>
        </w:tc>
        <w:tc>
          <w:tcPr>
            <w:tcW w:w="9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23DD472" w14:textId="77777777" w:rsidR="00C36C59" w:rsidRPr="00FC302F" w:rsidRDefault="00C36C59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C302F">
              <w:rPr>
                <w:rFonts w:ascii="Tahoma" w:hAnsi="Tahoma" w:cs="Tahoma"/>
                <w:b/>
                <w:bCs/>
                <w:sz w:val="20"/>
                <w:szCs w:val="20"/>
              </w:rPr>
              <w:t>STROJNI DEL SKUPAJ:</w:t>
            </w:r>
          </w:p>
        </w:tc>
        <w:tc>
          <w:tcPr>
            <w:tcW w:w="1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0BE970" w14:textId="77777777" w:rsidR="00C36C59" w:rsidRPr="00FC302F" w:rsidRDefault="00C36C59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C302F">
              <w:rPr>
                <w:rFonts w:ascii="Tahoma" w:hAnsi="Tahoma" w:cs="Tahoma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07473A" w14:textId="77777777" w:rsidR="00C36C59" w:rsidRPr="00FC302F" w:rsidRDefault="00C36C59">
            <w:pPr>
              <w:jc w:val="righ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C302F">
              <w:rPr>
                <w:rFonts w:ascii="Tahoma" w:hAnsi="Tahoma" w:cs="Tahoma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44583B" w14:textId="77777777" w:rsidR="00C36C59" w:rsidRPr="00FC302F" w:rsidRDefault="00C36C59">
            <w:pPr>
              <w:jc w:val="righ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C302F">
              <w:rPr>
                <w:rFonts w:ascii="Tahoma" w:hAnsi="Tahoma" w:cs="Tahoma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F9B94F" w14:textId="77777777" w:rsidR="00C36C59" w:rsidRPr="00FC302F" w:rsidRDefault="00C36C59">
            <w:pPr>
              <w:jc w:val="righ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C302F">
              <w:rPr>
                <w:rFonts w:ascii="Tahoma" w:hAnsi="Tahoma" w:cs="Tahoma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241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46D86D" w14:textId="77777777" w:rsidR="00C36C59" w:rsidRPr="00FC302F" w:rsidRDefault="00C36C59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</w:tbl>
    <w:p w14:paraId="6C4926B6" w14:textId="77777777" w:rsidR="00483BD1" w:rsidRPr="00FC302F" w:rsidRDefault="00483BD1" w:rsidP="00483BD1">
      <w:pPr>
        <w:rPr>
          <w:rFonts w:ascii="Tahoma" w:hAnsi="Tahoma" w:cs="Tahoma"/>
          <w:sz w:val="20"/>
          <w:szCs w:val="20"/>
        </w:rPr>
      </w:pPr>
    </w:p>
    <w:p w14:paraId="4D5EFC0B" w14:textId="77777777" w:rsidR="00483BD1" w:rsidRPr="00FC302F" w:rsidRDefault="00483BD1" w:rsidP="00483BD1">
      <w:pPr>
        <w:rPr>
          <w:rFonts w:ascii="Tahoma" w:hAnsi="Tahoma" w:cs="Tahoma"/>
          <w:sz w:val="20"/>
          <w:szCs w:val="20"/>
        </w:rPr>
      </w:pPr>
    </w:p>
    <w:p w14:paraId="2AD139C6" w14:textId="7ACFC1DF" w:rsidR="00556816" w:rsidRPr="00FC302F" w:rsidRDefault="0092677A" w:rsidP="001E3E33">
      <w:pPr>
        <w:pStyle w:val="ListParagraph"/>
        <w:numPr>
          <w:ilvl w:val="0"/>
          <w:numId w:val="1"/>
        </w:numPr>
        <w:rPr>
          <w:rFonts w:ascii="Tahoma" w:hAnsi="Tahoma" w:cs="Tahoma"/>
          <w:sz w:val="20"/>
          <w:szCs w:val="20"/>
        </w:rPr>
      </w:pPr>
      <w:r w:rsidRPr="00FC302F">
        <w:rPr>
          <w:rFonts w:ascii="Tahoma" w:hAnsi="Tahoma" w:cs="Tahoma"/>
          <w:sz w:val="20"/>
          <w:szCs w:val="20"/>
        </w:rPr>
        <w:t>Popravljen</w:t>
      </w:r>
      <w:r w:rsidR="000A1EB4" w:rsidRPr="00FC302F">
        <w:rPr>
          <w:rFonts w:ascii="Tahoma" w:hAnsi="Tahoma" w:cs="Tahoma"/>
          <w:sz w:val="20"/>
          <w:szCs w:val="20"/>
        </w:rPr>
        <w:t xml:space="preserve"> popis del</w:t>
      </w:r>
      <w:r w:rsidR="00694676" w:rsidRPr="00FC302F">
        <w:rPr>
          <w:rFonts w:ascii="Tahoma" w:hAnsi="Tahoma" w:cs="Tahoma"/>
          <w:sz w:val="20"/>
          <w:szCs w:val="20"/>
        </w:rPr>
        <w:t>:</w:t>
      </w:r>
    </w:p>
    <w:p w14:paraId="64A5C5CC" w14:textId="77777777" w:rsidR="00455F89" w:rsidRPr="00FC302F" w:rsidRDefault="00455F89" w:rsidP="00455F89">
      <w:pPr>
        <w:rPr>
          <w:rFonts w:ascii="Tahoma" w:hAnsi="Tahoma" w:cs="Tahoma"/>
          <w:sz w:val="20"/>
          <w:szCs w:val="20"/>
        </w:rPr>
      </w:pPr>
    </w:p>
    <w:tbl>
      <w:tblPr>
        <w:tblW w:w="5502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6"/>
        <w:gridCol w:w="850"/>
        <w:gridCol w:w="1703"/>
        <w:gridCol w:w="424"/>
        <w:gridCol w:w="568"/>
        <w:gridCol w:w="426"/>
        <w:gridCol w:w="568"/>
        <w:gridCol w:w="4961"/>
      </w:tblGrid>
      <w:tr w:rsidR="00455F89" w:rsidRPr="00FC302F" w14:paraId="639770F8" w14:textId="77777777" w:rsidTr="00455F89">
        <w:trPr>
          <w:trHeight w:val="255"/>
        </w:trPr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19ED53" w14:textId="77777777" w:rsidR="00455F89" w:rsidRPr="00FC302F" w:rsidRDefault="00455F89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B254AE" w14:textId="77777777" w:rsidR="00455F89" w:rsidRPr="00FC302F" w:rsidRDefault="00455F89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C302F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1.4.3 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6774A6" w14:textId="77777777" w:rsidR="00455F89" w:rsidRPr="00FC302F" w:rsidRDefault="00455F89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C302F">
              <w:rPr>
                <w:rFonts w:ascii="Tahoma" w:hAnsi="Tahoma" w:cs="Tahoma"/>
                <w:b/>
                <w:bCs/>
                <w:sz w:val="20"/>
                <w:szCs w:val="20"/>
              </w:rPr>
              <w:t>STROJNI DEL</w:t>
            </w: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2CB2F" w14:textId="77777777" w:rsidR="00455F89" w:rsidRPr="00FC302F" w:rsidRDefault="00455F89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9C3D6" w14:textId="77777777" w:rsidR="00455F89" w:rsidRPr="00FC302F" w:rsidRDefault="00455F89">
            <w:pPr>
              <w:jc w:val="right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AA295" w14:textId="77777777" w:rsidR="00455F89" w:rsidRPr="00FC302F" w:rsidRDefault="00455F89">
            <w:pPr>
              <w:jc w:val="right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C3707" w14:textId="77777777" w:rsidR="00455F89" w:rsidRPr="00FC302F" w:rsidRDefault="00455F89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27C402" w14:textId="77777777" w:rsidR="00455F89" w:rsidRPr="00FC302F" w:rsidRDefault="00455F89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455F89" w:rsidRPr="00FC302F" w14:paraId="219E8621" w14:textId="77777777" w:rsidTr="00455F89">
        <w:trPr>
          <w:trHeight w:val="255"/>
        </w:trPr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D5B7D4" w14:textId="77777777" w:rsidR="00455F89" w:rsidRPr="00FC302F" w:rsidRDefault="00455F89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FA22C5" w14:textId="77777777" w:rsidR="00455F89" w:rsidRPr="00FC302F" w:rsidRDefault="00455F89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14C8D8" w14:textId="77777777" w:rsidR="00455F89" w:rsidRPr="00FC302F" w:rsidRDefault="00455F89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9C1E3" w14:textId="77777777" w:rsidR="00455F89" w:rsidRPr="00FC302F" w:rsidRDefault="00455F89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FFCE1" w14:textId="77777777" w:rsidR="00455F89" w:rsidRPr="00FC302F" w:rsidRDefault="00455F89">
            <w:pPr>
              <w:jc w:val="right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50E4B" w14:textId="77777777" w:rsidR="00455F89" w:rsidRPr="00FC302F" w:rsidRDefault="00455F89">
            <w:pPr>
              <w:jc w:val="right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222D1" w14:textId="77777777" w:rsidR="00455F89" w:rsidRPr="00FC302F" w:rsidRDefault="00455F89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4EA861" w14:textId="77777777" w:rsidR="00455F89" w:rsidRPr="00FC302F" w:rsidRDefault="00455F89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455F89" w:rsidRPr="00FC302F" w14:paraId="5E4217F8" w14:textId="77777777" w:rsidTr="00455F89">
        <w:trPr>
          <w:trHeight w:val="1275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98C6140" w14:textId="77777777" w:rsidR="00455F89" w:rsidRPr="00FC302F" w:rsidRDefault="00455F89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0001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97BB61A" w14:textId="77777777" w:rsidR="00455F89" w:rsidRPr="00FC302F" w:rsidRDefault="00455F89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S 7 6 362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1A060C31" w14:textId="77777777" w:rsidR="00455F89" w:rsidRPr="00FC302F" w:rsidRDefault="00455F89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Izdelava vodovoda iz duktilnih cevi, s premerom ..... mm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50E7A4E" w14:textId="77777777" w:rsidR="00455F89" w:rsidRPr="00FC302F" w:rsidRDefault="00455F89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M1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776FF9E" w14:textId="77777777" w:rsidR="00455F89" w:rsidRPr="00FC302F" w:rsidRDefault="00455F8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27,00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B391ED9" w14:textId="77777777" w:rsidR="00455F89" w:rsidRPr="00FC302F" w:rsidRDefault="00455F8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14B7E" w14:textId="77777777" w:rsidR="00455F89" w:rsidRPr="00FC302F" w:rsidRDefault="00455F8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2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4499E063" w14:textId="77777777" w:rsidR="00455F89" w:rsidRPr="00FC302F" w:rsidRDefault="00455F89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GGG, klasa-C64, izdelano po SIST EN 545:2010,  zunanja zaščita z zlitino cinka in aluminija min 400g/m2 in premazane z epoksijem. Tlačna stropnja min. NP 25bar.  Razstavljiv sidrni spoj.</w:t>
            </w:r>
            <w:r w:rsidRPr="00FC302F">
              <w:rPr>
                <w:rFonts w:ascii="Tahoma" w:hAnsi="Tahoma" w:cs="Tahoma"/>
                <w:sz w:val="20"/>
                <w:szCs w:val="20"/>
              </w:rPr>
              <w:br/>
            </w:r>
            <w:r w:rsidRPr="00FC302F">
              <w:rPr>
                <w:rFonts w:ascii="Tahoma" w:hAnsi="Tahoma" w:cs="Tahoma"/>
                <w:sz w:val="20"/>
                <w:szCs w:val="20"/>
              </w:rPr>
              <w:br/>
              <w:t>DN 150mm</w:t>
            </w:r>
          </w:p>
        </w:tc>
      </w:tr>
      <w:tr w:rsidR="00455F89" w:rsidRPr="00FC302F" w14:paraId="18B26C16" w14:textId="77777777" w:rsidTr="00455F89">
        <w:trPr>
          <w:trHeight w:val="153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89E756A" w14:textId="77777777" w:rsidR="00455F89" w:rsidRPr="00FC302F" w:rsidRDefault="00455F89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0002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20B21B2" w14:textId="77777777" w:rsidR="00455F89" w:rsidRPr="00FC302F" w:rsidRDefault="00455F89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N 7 6 206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6018A0B9" w14:textId="77777777" w:rsidR="00455F89" w:rsidRPr="00FC302F" w:rsidRDefault="00455F89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Dobava, vgradnja fazonskih komadov za cevi iz duktilne litine, vključno z potrebnim spojnim, tesnilnim in pritrdilnim nerjavečim materialom. Po EN 545:2010, PN 16. - F kos DN 150</w:t>
            </w:r>
            <w:r w:rsidRPr="00FC302F">
              <w:rPr>
                <w:rFonts w:ascii="Tahoma" w:hAnsi="Tahoma" w:cs="Tahoma"/>
                <w:sz w:val="20"/>
                <w:szCs w:val="20"/>
              </w:rPr>
              <w:br/>
            </w:r>
            <w:r w:rsidRPr="00FC302F">
              <w:rPr>
                <w:rFonts w:ascii="Tahoma" w:hAnsi="Tahoma" w:cs="Tahoma"/>
                <w:sz w:val="20"/>
                <w:szCs w:val="20"/>
              </w:rPr>
              <w:br/>
              <w:t>Opomba:Izvedba po STP za ceste in ustreznih PTP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BDACB19" w14:textId="77777777" w:rsidR="00455F89" w:rsidRPr="00FC302F" w:rsidRDefault="00455F89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KOS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3AE5B86" w14:textId="77777777" w:rsidR="00455F89" w:rsidRPr="00FC302F" w:rsidRDefault="00455F8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1,00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2F9C433" w14:textId="77777777" w:rsidR="00455F89" w:rsidRPr="00FC302F" w:rsidRDefault="00455F8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8ABEC" w14:textId="77777777" w:rsidR="00455F89" w:rsidRPr="00FC302F" w:rsidRDefault="00455F8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2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43185CF1" w14:textId="77777777" w:rsidR="00455F89" w:rsidRPr="00FC302F" w:rsidRDefault="00455F89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455F89" w:rsidRPr="00FC302F" w14:paraId="4ECE6EE3" w14:textId="77777777" w:rsidTr="00455F89">
        <w:trPr>
          <w:trHeight w:val="153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FE93600" w14:textId="77777777" w:rsidR="00455F89" w:rsidRPr="00FC302F" w:rsidRDefault="00455F89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0003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0C965B6" w14:textId="77777777" w:rsidR="00455F89" w:rsidRPr="00FC302F" w:rsidRDefault="00455F89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N 7 6 205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494FA413" w14:textId="77777777" w:rsidR="00455F89" w:rsidRPr="00FC302F" w:rsidRDefault="00455F89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Dobava, vgradnja fazonskih komadov za cevi iz duktilne litine, vključno z potrebnim spojnim, tesnilnim in pritrdilnim nerjavečim materialom. Po EN 545:2010, PN 16. - E kos DN 150</w:t>
            </w:r>
            <w:r w:rsidRPr="00FC302F">
              <w:rPr>
                <w:rFonts w:ascii="Tahoma" w:hAnsi="Tahoma" w:cs="Tahoma"/>
                <w:sz w:val="20"/>
                <w:szCs w:val="20"/>
              </w:rPr>
              <w:br/>
            </w:r>
            <w:r w:rsidRPr="00FC302F">
              <w:rPr>
                <w:rFonts w:ascii="Tahoma" w:hAnsi="Tahoma" w:cs="Tahoma"/>
                <w:sz w:val="20"/>
                <w:szCs w:val="20"/>
              </w:rPr>
              <w:br/>
              <w:t xml:space="preserve">Opomba:Izvedba </w:t>
            </w:r>
            <w:r w:rsidRPr="00FC302F">
              <w:rPr>
                <w:rFonts w:ascii="Tahoma" w:hAnsi="Tahoma" w:cs="Tahoma"/>
                <w:sz w:val="20"/>
                <w:szCs w:val="20"/>
              </w:rPr>
              <w:lastRenderedPageBreak/>
              <w:t>po STP za ceste in ustreznih PTP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F564625" w14:textId="77777777" w:rsidR="00455F89" w:rsidRPr="00FC302F" w:rsidRDefault="00455F89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lastRenderedPageBreak/>
              <w:t>KOS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BCDC531" w14:textId="77777777" w:rsidR="00455F89" w:rsidRPr="00FC302F" w:rsidRDefault="00455F8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1,00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012DB25" w14:textId="77777777" w:rsidR="00455F89" w:rsidRPr="00FC302F" w:rsidRDefault="00455F8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DD51D" w14:textId="77777777" w:rsidR="00455F89" w:rsidRPr="00FC302F" w:rsidRDefault="00455F8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2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269575A1" w14:textId="77777777" w:rsidR="00455F89" w:rsidRPr="00FC302F" w:rsidRDefault="00455F89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455F89" w:rsidRPr="00FC302F" w14:paraId="013FD5DA" w14:textId="77777777" w:rsidTr="00455F89">
        <w:trPr>
          <w:trHeight w:val="204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080ECA7" w14:textId="77777777" w:rsidR="00455F89" w:rsidRPr="00FC302F" w:rsidRDefault="00455F89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0004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D03BBFA" w14:textId="77777777" w:rsidR="00455F89" w:rsidRPr="00FC302F" w:rsidRDefault="00455F89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N 7 6 318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234F4295" w14:textId="77777777" w:rsidR="00455F89" w:rsidRPr="00FC302F" w:rsidRDefault="00455F89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Dobava, vgradnja fazonskih komadov za cevi iz duktilne litine, vključno s potrebnim spojnim, tesnilnim in pritrdilnim nerjavečim materialom. Po EN 545:2010, PN 16. - MMK kos DN 150/45°</w:t>
            </w:r>
            <w:r w:rsidRPr="00FC302F">
              <w:rPr>
                <w:rFonts w:ascii="Tahoma" w:hAnsi="Tahoma" w:cs="Tahoma"/>
                <w:sz w:val="20"/>
                <w:szCs w:val="20"/>
              </w:rPr>
              <w:br/>
            </w:r>
            <w:r w:rsidRPr="00FC302F">
              <w:rPr>
                <w:rFonts w:ascii="Tahoma" w:hAnsi="Tahoma" w:cs="Tahoma"/>
                <w:sz w:val="20"/>
                <w:szCs w:val="20"/>
              </w:rPr>
              <w:br/>
            </w:r>
            <w:r w:rsidRPr="00FC302F">
              <w:rPr>
                <w:rFonts w:ascii="Tahoma" w:hAnsi="Tahoma" w:cs="Tahoma"/>
                <w:sz w:val="20"/>
                <w:szCs w:val="20"/>
              </w:rPr>
              <w:br/>
            </w:r>
            <w:r w:rsidRPr="00FC302F">
              <w:rPr>
                <w:rFonts w:ascii="Tahoma" w:hAnsi="Tahoma" w:cs="Tahoma"/>
                <w:sz w:val="20"/>
                <w:szCs w:val="20"/>
              </w:rPr>
              <w:br/>
              <w:t>Opomba:Izvedba po STP za ceste in ustreznih PTP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2BA2306" w14:textId="77777777" w:rsidR="00455F89" w:rsidRPr="00FC302F" w:rsidRDefault="00455F89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KOS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9DE6F4E" w14:textId="77777777" w:rsidR="00455F89" w:rsidRPr="00FC302F" w:rsidRDefault="00455F8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2,00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560B9CF" w14:textId="77777777" w:rsidR="00455F89" w:rsidRPr="00FC302F" w:rsidRDefault="00455F8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5160F" w14:textId="77777777" w:rsidR="00455F89" w:rsidRPr="00FC302F" w:rsidRDefault="00455F8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2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75EC31CF" w14:textId="77777777" w:rsidR="00455F89" w:rsidRPr="00FC302F" w:rsidRDefault="00455F89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455F89" w:rsidRPr="00FC302F" w14:paraId="7E23E488" w14:textId="77777777" w:rsidTr="00455F89">
        <w:trPr>
          <w:trHeight w:val="1785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8FBC538" w14:textId="77777777" w:rsidR="00455F89" w:rsidRPr="00FC302F" w:rsidRDefault="00455F89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0005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DC9B196" w14:textId="77777777" w:rsidR="00455F89" w:rsidRPr="00FC302F" w:rsidRDefault="00455F89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N 7 6 504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7DAEAE54" w14:textId="77777777" w:rsidR="00455F89" w:rsidRPr="00FC302F" w:rsidRDefault="00455F89">
            <w:pPr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Dobava, vgradnja fazonskih komadov za cevi iz duktilne litine, vključno s potrebnim spojnim, tesnilnim in pritrdilnim nerjavečim materialom. Po EN 545:2010, PN 16. - T DN 150/80. Opomba:Izvedba po STP za ceste in ustreznih PTP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162C527" w14:textId="77777777" w:rsidR="00455F89" w:rsidRPr="00FC302F" w:rsidRDefault="00455F89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KOS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5322DBA" w14:textId="77777777" w:rsidR="00455F89" w:rsidRPr="00FC302F" w:rsidRDefault="00455F8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1,00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1111A20" w14:textId="77777777" w:rsidR="00455F89" w:rsidRPr="00FC302F" w:rsidRDefault="00455F8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42A7E" w14:textId="77777777" w:rsidR="00455F89" w:rsidRPr="00FC302F" w:rsidRDefault="00455F8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2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4E7F210E" w14:textId="77777777" w:rsidR="00455F89" w:rsidRPr="00FC302F" w:rsidRDefault="00455F89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455F89" w:rsidRPr="00FC302F" w14:paraId="6DAC24FB" w14:textId="77777777" w:rsidTr="00455F89">
        <w:trPr>
          <w:trHeight w:val="1785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2033C6D" w14:textId="77777777" w:rsidR="00455F89" w:rsidRPr="00FC302F" w:rsidRDefault="00455F89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0006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13207BA" w14:textId="77777777" w:rsidR="00455F89" w:rsidRPr="00FC302F" w:rsidRDefault="00455F89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N 7 6 551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475F3426" w14:textId="77777777" w:rsidR="00455F89" w:rsidRPr="00FC302F" w:rsidRDefault="00455F89">
            <w:pPr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 xml:space="preserve">Dobava, vgradnja fazonskih komadov za cevi iz duktilne litine, vključno s potrebnim spojnim, tesnilnim in pritrdilnim nerjavečim materialom. Po EN 545:2010, PN 16. -FF kos DN </w:t>
            </w:r>
            <w:r w:rsidRPr="00FC302F">
              <w:rPr>
                <w:rFonts w:ascii="Tahoma" w:hAnsi="Tahoma" w:cs="Tahoma"/>
                <w:sz w:val="20"/>
                <w:szCs w:val="20"/>
              </w:rPr>
              <w:lastRenderedPageBreak/>
              <w:t>80/1000. Opomba:Izvedba po STP za ceste in ustreznih PTP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A607DE2" w14:textId="77777777" w:rsidR="00455F89" w:rsidRPr="00FC302F" w:rsidRDefault="00455F89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lastRenderedPageBreak/>
              <w:t>KOS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2CA060A" w14:textId="77777777" w:rsidR="00455F89" w:rsidRPr="00FC302F" w:rsidRDefault="00455F8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1,00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B569DA7" w14:textId="77777777" w:rsidR="00455F89" w:rsidRPr="00FC302F" w:rsidRDefault="00455F8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AD859" w14:textId="77777777" w:rsidR="00455F89" w:rsidRPr="00FC302F" w:rsidRDefault="00455F8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2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307AAF84" w14:textId="77777777" w:rsidR="00455F89" w:rsidRPr="00FC302F" w:rsidRDefault="00455F89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455F89" w:rsidRPr="00FC302F" w14:paraId="53DD0478" w14:textId="77777777" w:rsidTr="00455F89">
        <w:trPr>
          <w:trHeight w:val="1785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0139CB6" w14:textId="77777777" w:rsidR="00455F89" w:rsidRPr="00FC302F" w:rsidRDefault="00455F89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0007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B6F9869" w14:textId="77777777" w:rsidR="00455F89" w:rsidRPr="00FC302F" w:rsidRDefault="00455F89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N 7 6 553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5336A0A7" w14:textId="77777777" w:rsidR="00455F89" w:rsidRPr="00FC302F" w:rsidRDefault="00455F89">
            <w:pPr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Dobava, vgradnja fazonskih komadov za cevi iz duktilne litine, vključno s potrebnim spojnim, tesnilnim in pritrdilnim nerjavečim materialom. Po EN 545:2010, PN 16. -FF kos DN 80/500. Opomba:Izvedba po STP za ceste in ustreznih PTP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1BE0A1D" w14:textId="77777777" w:rsidR="00455F89" w:rsidRPr="00FC302F" w:rsidRDefault="00455F89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KOS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296F44C" w14:textId="77777777" w:rsidR="00455F89" w:rsidRPr="00FC302F" w:rsidRDefault="00455F8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1,00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426C188" w14:textId="77777777" w:rsidR="00455F89" w:rsidRPr="00FC302F" w:rsidRDefault="00455F8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B418B" w14:textId="77777777" w:rsidR="00455F89" w:rsidRPr="00FC302F" w:rsidRDefault="00455F8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2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4F6E41BE" w14:textId="77777777" w:rsidR="00455F89" w:rsidRPr="00FC302F" w:rsidRDefault="00455F89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455F89" w:rsidRPr="00FC302F" w14:paraId="3DC65253" w14:textId="77777777" w:rsidTr="00455F89">
        <w:trPr>
          <w:trHeight w:val="2805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1013F64" w14:textId="77777777" w:rsidR="00455F89" w:rsidRPr="00FC302F" w:rsidRDefault="00455F89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0008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7E9CA54" w14:textId="77777777" w:rsidR="00455F89" w:rsidRPr="00FC302F" w:rsidRDefault="00455F89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N 7 6 104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2F03BAAE" w14:textId="77777777" w:rsidR="00455F89" w:rsidRPr="00FC302F" w:rsidRDefault="00455F89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 xml:space="preserve">Dobava, transport, raznos in montaža LŽ armatur, vključno s tesnilnim materialom (prirobnična tesnila s profilom in jeklenim obročom), vgradnimi garniturami, nerjavnimi vijaki in  cestnimi kapami. Zunanja in notranja zaščita z epoksi barvo min 70 mikro m) NP 16 bar </w:t>
            </w:r>
            <w:r w:rsidRPr="00FC302F">
              <w:rPr>
                <w:rFonts w:ascii="Tahoma" w:hAnsi="Tahoma" w:cs="Tahoma"/>
                <w:sz w:val="20"/>
                <w:szCs w:val="20"/>
              </w:rPr>
              <w:br/>
            </w:r>
            <w:r w:rsidRPr="00FC302F">
              <w:rPr>
                <w:rFonts w:ascii="Tahoma" w:hAnsi="Tahoma" w:cs="Tahoma"/>
                <w:sz w:val="20"/>
                <w:szCs w:val="20"/>
              </w:rPr>
              <w:br/>
              <w:t>EV  DN 80 - z vgradno garnituro in LTŽ cestno kapo</w:t>
            </w:r>
            <w:r w:rsidRPr="00FC302F">
              <w:rPr>
                <w:rFonts w:ascii="Tahoma" w:hAnsi="Tahoma" w:cs="Tahoma"/>
                <w:sz w:val="20"/>
                <w:szCs w:val="20"/>
              </w:rPr>
              <w:br/>
            </w:r>
            <w:r w:rsidRPr="00FC302F">
              <w:rPr>
                <w:rFonts w:ascii="Tahoma" w:hAnsi="Tahoma" w:cs="Tahoma"/>
                <w:sz w:val="20"/>
                <w:szCs w:val="20"/>
              </w:rPr>
              <w:br/>
              <w:t>Opomba:Izvedba po STP za ceste in ustreznih PTP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D1D6799" w14:textId="77777777" w:rsidR="00455F89" w:rsidRPr="00FC302F" w:rsidRDefault="00455F89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KOS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C1C2FE0" w14:textId="77777777" w:rsidR="00455F89" w:rsidRPr="00FC302F" w:rsidRDefault="00455F8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1,00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0656F4D" w14:textId="77777777" w:rsidR="00455F89" w:rsidRPr="00FC302F" w:rsidRDefault="00455F8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BCF63" w14:textId="77777777" w:rsidR="00455F89" w:rsidRPr="00FC302F" w:rsidRDefault="00455F8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2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68FFF0D0" w14:textId="77777777" w:rsidR="00455F89" w:rsidRPr="00FC302F" w:rsidRDefault="00455F89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455F89" w:rsidRPr="00FC302F" w14:paraId="5BC79FC8" w14:textId="77777777" w:rsidTr="00455F89">
        <w:trPr>
          <w:trHeight w:val="1275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C51102B" w14:textId="77777777" w:rsidR="00455F89" w:rsidRPr="00FC302F" w:rsidRDefault="00455F89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lastRenderedPageBreak/>
              <w:t>0009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CE62F8A" w14:textId="77777777" w:rsidR="00455F89" w:rsidRPr="00FC302F" w:rsidRDefault="00455F89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N 7 6 561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35BAACF5" w14:textId="77777777" w:rsidR="00455F89" w:rsidRPr="00FC302F" w:rsidRDefault="00455F89">
            <w:pPr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Dobava, vgradnja fazonskih komadov za cevi iz duktilne litine, vključno s potrebnim spojnim, tesnilnim in pritrdilnim nerjavečim materialom. Po EN 545:2010, PN 16. - X DN150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589F517" w14:textId="77777777" w:rsidR="00455F89" w:rsidRPr="00FC302F" w:rsidRDefault="00455F89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KOS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88C5523" w14:textId="77777777" w:rsidR="00455F89" w:rsidRPr="00FC302F" w:rsidRDefault="00455F8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1,00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AAAFB21" w14:textId="77777777" w:rsidR="00455F89" w:rsidRPr="00FC302F" w:rsidRDefault="00455F8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0EB8A" w14:textId="77777777" w:rsidR="00455F89" w:rsidRPr="00FC302F" w:rsidRDefault="00455F8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2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13090313" w14:textId="77777777" w:rsidR="00455F89" w:rsidRPr="00FC302F" w:rsidRDefault="00455F89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455F89" w:rsidRPr="00FC302F" w14:paraId="754F5C37" w14:textId="77777777" w:rsidTr="00455F89">
        <w:trPr>
          <w:trHeight w:val="153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449981F" w14:textId="77777777" w:rsidR="00455F89" w:rsidRPr="00FC302F" w:rsidRDefault="00455F89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0010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65D9648" w14:textId="77777777" w:rsidR="00455F89" w:rsidRPr="00FC302F" w:rsidRDefault="00455F89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N 7 6 565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2F5B2AC3" w14:textId="77777777" w:rsidR="00455F89" w:rsidRPr="00FC302F" w:rsidRDefault="00455F89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Dobava, vgradnja fazonskih komadov za cevi iz duktilne litine, vključno s potrebnim spojnim, tesnilnim in pritrdilnim nerjavečim materialom. Po EN 545:2010, PN 16. - N DN80. Opomba:Izvedba po STP za ceste in ustreznih PTP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784562D" w14:textId="77777777" w:rsidR="00455F89" w:rsidRPr="00FC302F" w:rsidRDefault="00455F89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KOS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AEAE64D" w14:textId="77777777" w:rsidR="00455F89" w:rsidRPr="00FC302F" w:rsidRDefault="00455F8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1,00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091C54D" w14:textId="77777777" w:rsidR="00455F89" w:rsidRPr="00FC302F" w:rsidRDefault="00455F8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B170E" w14:textId="77777777" w:rsidR="00455F89" w:rsidRPr="00FC302F" w:rsidRDefault="00455F8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2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12C04623" w14:textId="77777777" w:rsidR="00455F89" w:rsidRPr="00FC302F" w:rsidRDefault="00455F89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455F89" w:rsidRPr="00FC302F" w14:paraId="32EAFBEC" w14:textId="77777777" w:rsidTr="00455F89">
        <w:trPr>
          <w:trHeight w:val="765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091B055" w14:textId="77777777" w:rsidR="00455F89" w:rsidRPr="00FC302F" w:rsidRDefault="00455F89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0011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0265437" w14:textId="77777777" w:rsidR="00455F89" w:rsidRPr="00FC302F" w:rsidRDefault="00455F89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S 7 6 441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0979A9B0" w14:textId="77777777" w:rsidR="00455F89" w:rsidRPr="00FC302F" w:rsidRDefault="00455F89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Dobava in vgraditev hidranta ................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B6F6C94" w14:textId="77777777" w:rsidR="00455F89" w:rsidRPr="00FC302F" w:rsidRDefault="00455F89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KOS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CA5209E" w14:textId="77777777" w:rsidR="00455F89" w:rsidRPr="00FC302F" w:rsidRDefault="00455F8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1,00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5E0FF61" w14:textId="77777777" w:rsidR="00455F89" w:rsidRPr="00FC302F" w:rsidRDefault="00455F8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1E5A3" w14:textId="77777777" w:rsidR="00455F89" w:rsidRPr="00FC302F" w:rsidRDefault="00455F8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2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7AC356EF" w14:textId="77777777" w:rsidR="00455F89" w:rsidRPr="00FC302F" w:rsidRDefault="00455F89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Dobava, transport, raznos in montaža nadzemnega hidranta (lomna izvedba)</w:t>
            </w:r>
            <w:r w:rsidRPr="00FC302F">
              <w:rPr>
                <w:rFonts w:ascii="Tahoma" w:hAnsi="Tahoma" w:cs="Tahoma"/>
                <w:sz w:val="20"/>
                <w:szCs w:val="20"/>
              </w:rPr>
              <w:br/>
            </w:r>
            <w:r w:rsidRPr="00FC302F">
              <w:rPr>
                <w:rFonts w:ascii="Tahoma" w:hAnsi="Tahoma" w:cs="Tahoma"/>
                <w:sz w:val="20"/>
                <w:szCs w:val="20"/>
              </w:rPr>
              <w:br/>
              <w:t>NH DN 80 - Lomna izvedba, h=1250 mm</w:t>
            </w:r>
          </w:p>
        </w:tc>
      </w:tr>
      <w:tr w:rsidR="00455F89" w:rsidRPr="00FC302F" w14:paraId="5399861E" w14:textId="77777777" w:rsidTr="00455F89">
        <w:trPr>
          <w:trHeight w:val="1785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BCF5231" w14:textId="77777777" w:rsidR="00455F89" w:rsidRPr="00FC302F" w:rsidRDefault="00455F89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0012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B910A40" w14:textId="77777777" w:rsidR="00455F89" w:rsidRPr="00FC302F" w:rsidRDefault="00455F89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N 7 6 479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66431B2E" w14:textId="77777777" w:rsidR="00455F89" w:rsidRPr="00FC302F" w:rsidRDefault="00455F89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Izvedba vseh potrebnih del pri izvedbi križanja vodovoda s obstoječim komunalnim vodom (TK, JR, NN, KAN,...), vključno s potrebnim zavarovanjem in zakoličbo križanja z obstoječim komunalnim vodom. Opomba:Izvedba po STP za ceste in ustreznih PTP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7769D10" w14:textId="77777777" w:rsidR="00455F89" w:rsidRPr="00FC302F" w:rsidRDefault="00455F89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KOS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C74311F" w14:textId="77777777" w:rsidR="00455F89" w:rsidRPr="00FC302F" w:rsidRDefault="00455F8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5,00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08D68F2" w14:textId="77777777" w:rsidR="00455F89" w:rsidRPr="00FC302F" w:rsidRDefault="00455F8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00153" w14:textId="77777777" w:rsidR="00455F89" w:rsidRPr="00FC302F" w:rsidRDefault="00455F8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2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273FBF45" w14:textId="77777777" w:rsidR="00455F89" w:rsidRPr="00FC302F" w:rsidRDefault="00455F89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455F89" w:rsidRPr="00FC302F" w14:paraId="4930BF5F" w14:textId="77777777" w:rsidTr="00455F89">
        <w:trPr>
          <w:trHeight w:val="255"/>
        </w:trPr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BB14C0" w14:textId="77777777" w:rsidR="00455F89" w:rsidRPr="00FC302F" w:rsidRDefault="00455F89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17DA25" w14:textId="77777777" w:rsidR="00455F89" w:rsidRPr="00FC302F" w:rsidRDefault="00455F89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18B9D2" w14:textId="77777777" w:rsidR="00455F89" w:rsidRPr="00FC302F" w:rsidRDefault="00455F89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D9B36" w14:textId="77777777" w:rsidR="00455F89" w:rsidRPr="00FC302F" w:rsidRDefault="00455F8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82C00" w14:textId="77777777" w:rsidR="00455F89" w:rsidRPr="00FC302F" w:rsidRDefault="00455F8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CDD7B" w14:textId="77777777" w:rsidR="00455F89" w:rsidRPr="00FC302F" w:rsidRDefault="00455F8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99DA9" w14:textId="77777777" w:rsidR="00455F89" w:rsidRPr="00FC302F" w:rsidRDefault="00455F89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523E67" w14:textId="77777777" w:rsidR="00455F89" w:rsidRPr="00FC302F" w:rsidRDefault="00455F89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55F89" w:rsidRPr="00FC302F" w14:paraId="02CE6641" w14:textId="77777777" w:rsidTr="00455F89">
        <w:trPr>
          <w:trHeight w:val="255"/>
        </w:trPr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2A8410" w14:textId="77777777" w:rsidR="00455F89" w:rsidRPr="00FC302F" w:rsidRDefault="00455F89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C302F">
              <w:rPr>
                <w:rFonts w:ascii="Tahoma" w:hAnsi="Tahoma" w:cs="Tahoma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1950DF" w14:textId="77777777" w:rsidR="00455F89" w:rsidRPr="00FC302F" w:rsidRDefault="00455F89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C302F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1.4.3 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406CFB" w14:textId="77777777" w:rsidR="00455F89" w:rsidRPr="00FC302F" w:rsidRDefault="00455F89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C302F">
              <w:rPr>
                <w:rFonts w:ascii="Tahoma" w:hAnsi="Tahoma" w:cs="Tahoma"/>
                <w:b/>
                <w:bCs/>
                <w:sz w:val="20"/>
                <w:szCs w:val="20"/>
              </w:rPr>
              <w:t>STROJNI DEL SKUPAJ: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A1974D" w14:textId="77777777" w:rsidR="00455F89" w:rsidRPr="00FC302F" w:rsidRDefault="00455F89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C302F">
              <w:rPr>
                <w:rFonts w:ascii="Tahoma" w:hAnsi="Tahoma" w:cs="Tahoma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362EB5" w14:textId="77777777" w:rsidR="00455F89" w:rsidRPr="00FC302F" w:rsidRDefault="00455F89">
            <w:pPr>
              <w:jc w:val="righ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C302F">
              <w:rPr>
                <w:rFonts w:ascii="Tahoma" w:hAnsi="Tahoma" w:cs="Tahoma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AA7F0A" w14:textId="77777777" w:rsidR="00455F89" w:rsidRPr="00FC302F" w:rsidRDefault="00455F89">
            <w:pPr>
              <w:jc w:val="righ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C302F">
              <w:rPr>
                <w:rFonts w:ascii="Tahoma" w:hAnsi="Tahoma" w:cs="Tahoma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D87FB1" w14:textId="77777777" w:rsidR="00455F89" w:rsidRPr="00FC302F" w:rsidRDefault="00455F89">
            <w:pPr>
              <w:jc w:val="righ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C302F">
              <w:rPr>
                <w:rFonts w:ascii="Tahoma" w:hAnsi="Tahoma" w:cs="Tahoma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2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A79A11" w14:textId="77777777" w:rsidR="00455F89" w:rsidRPr="00FC302F" w:rsidRDefault="00455F89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</w:tbl>
    <w:p w14:paraId="12695B9C" w14:textId="77777777" w:rsidR="00455F89" w:rsidRPr="00FC302F" w:rsidRDefault="00455F89" w:rsidP="00455F89">
      <w:pPr>
        <w:rPr>
          <w:rFonts w:ascii="Tahoma" w:hAnsi="Tahoma" w:cs="Tahoma"/>
          <w:sz w:val="20"/>
          <w:szCs w:val="20"/>
        </w:rPr>
      </w:pPr>
    </w:p>
    <w:p w14:paraId="6EEC367A" w14:textId="77777777" w:rsidR="00455F89" w:rsidRPr="00FC302F" w:rsidRDefault="00455F89" w:rsidP="00455F89">
      <w:pPr>
        <w:rPr>
          <w:rFonts w:ascii="Tahoma" w:hAnsi="Tahoma" w:cs="Tahoma"/>
          <w:sz w:val="20"/>
          <w:szCs w:val="20"/>
        </w:rPr>
      </w:pPr>
    </w:p>
    <w:p w14:paraId="1A5B33F2" w14:textId="1D2FD311" w:rsidR="00387707" w:rsidRPr="00FC302F" w:rsidRDefault="001D1EA9" w:rsidP="001E3E33">
      <w:pPr>
        <w:pStyle w:val="BodyText2"/>
        <w:widowControl w:val="0"/>
        <w:numPr>
          <w:ilvl w:val="0"/>
          <w:numId w:val="2"/>
        </w:numPr>
        <w:spacing w:line="254" w:lineRule="atLeast"/>
        <w:rPr>
          <w:rFonts w:ascii="Tahoma" w:hAnsi="Tahoma" w:cs="Tahoma"/>
          <w:b/>
          <w:szCs w:val="20"/>
        </w:rPr>
      </w:pPr>
      <w:r w:rsidRPr="00FC302F">
        <w:rPr>
          <w:rFonts w:ascii="Tahoma" w:hAnsi="Tahoma" w:cs="Tahoma"/>
          <w:b/>
          <w:szCs w:val="20"/>
        </w:rPr>
        <w:lastRenderedPageBreak/>
        <w:t>Popravljen</w:t>
      </w:r>
      <w:r w:rsidR="00387707" w:rsidRPr="00FC302F">
        <w:rPr>
          <w:rFonts w:ascii="Tahoma" w:hAnsi="Tahoma" w:cs="Tahoma"/>
          <w:b/>
          <w:szCs w:val="20"/>
        </w:rPr>
        <w:t xml:space="preserve"> je del popisa del za 1.0 Tuje storitve</w:t>
      </w:r>
      <w:r w:rsidRPr="00FC302F">
        <w:rPr>
          <w:rFonts w:ascii="Tahoma" w:hAnsi="Tahoma" w:cs="Tahoma"/>
          <w:b/>
          <w:szCs w:val="20"/>
        </w:rPr>
        <w:t xml:space="preserve">, </w:t>
      </w:r>
      <w:r w:rsidR="00387707" w:rsidRPr="00FC302F">
        <w:rPr>
          <w:rFonts w:ascii="Tahoma" w:hAnsi="Tahoma" w:cs="Tahoma"/>
          <w:b/>
          <w:szCs w:val="20"/>
        </w:rPr>
        <w:t>razno, postavki 0001 (S79311) in 0002 (S79311).</w:t>
      </w:r>
    </w:p>
    <w:p w14:paraId="37E49445" w14:textId="77777777" w:rsidR="00387707" w:rsidRPr="00FC302F" w:rsidRDefault="00387707" w:rsidP="00387707">
      <w:pPr>
        <w:pStyle w:val="BodyText2"/>
        <w:widowControl w:val="0"/>
        <w:spacing w:line="254" w:lineRule="atLeast"/>
        <w:ind w:left="360"/>
        <w:rPr>
          <w:rFonts w:ascii="Tahoma" w:hAnsi="Tahoma" w:cs="Tahoma"/>
          <w:szCs w:val="20"/>
        </w:rPr>
      </w:pPr>
    </w:p>
    <w:p w14:paraId="5718EE3C" w14:textId="172838A8" w:rsidR="00387707" w:rsidRPr="00FC302F" w:rsidRDefault="00387707" w:rsidP="00387707">
      <w:pPr>
        <w:pStyle w:val="ListParagraph"/>
        <w:ind w:left="360"/>
        <w:rPr>
          <w:rFonts w:ascii="Tahoma" w:hAnsi="Tahoma" w:cs="Tahoma"/>
          <w:b/>
          <w:bCs/>
          <w:color w:val="333333"/>
          <w:sz w:val="20"/>
          <w:szCs w:val="20"/>
          <w:shd w:val="clear" w:color="auto" w:fill="FFFFFF"/>
        </w:rPr>
      </w:pPr>
      <w:r w:rsidRPr="00FC302F">
        <w:rPr>
          <w:rFonts w:ascii="Tahoma" w:hAnsi="Tahoma" w:cs="Tahoma"/>
          <w:b/>
          <w:bCs/>
          <w:color w:val="333333"/>
          <w:sz w:val="20"/>
          <w:szCs w:val="20"/>
          <w:shd w:val="clear" w:color="auto" w:fill="FFFFFF"/>
        </w:rPr>
        <w:t>Popis del: list 1_0_Tuje storitve_razno</w:t>
      </w:r>
    </w:p>
    <w:p w14:paraId="72786576" w14:textId="77777777" w:rsidR="00387707" w:rsidRPr="00FC302F" w:rsidRDefault="00387707" w:rsidP="00387707">
      <w:pPr>
        <w:pStyle w:val="ListParagraph"/>
        <w:ind w:left="360"/>
        <w:rPr>
          <w:rFonts w:ascii="Tahoma" w:hAnsi="Tahoma" w:cs="Tahoma"/>
          <w:sz w:val="20"/>
          <w:szCs w:val="20"/>
        </w:rPr>
      </w:pPr>
    </w:p>
    <w:p w14:paraId="0FD94EC4" w14:textId="1F37C34C" w:rsidR="00387707" w:rsidRPr="00FC302F" w:rsidRDefault="00387707" w:rsidP="001E3E33">
      <w:pPr>
        <w:pStyle w:val="ListParagraph"/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 w:rsidRPr="00FC302F">
        <w:rPr>
          <w:rFonts w:ascii="Tahoma" w:hAnsi="Tahoma" w:cs="Tahoma"/>
          <w:sz w:val="20"/>
          <w:szCs w:val="20"/>
        </w:rPr>
        <w:t>Objavljen popis del:</w:t>
      </w:r>
      <w:r w:rsidRPr="00FC302F">
        <w:rPr>
          <w:rFonts w:ascii="Tahoma" w:hAnsi="Tahoma" w:cs="Tahoma"/>
          <w:sz w:val="20"/>
          <w:szCs w:val="20"/>
        </w:rPr>
        <w:tab/>
      </w:r>
    </w:p>
    <w:p w14:paraId="76F2D91C" w14:textId="77777777" w:rsidR="00455F89" w:rsidRPr="00FC302F" w:rsidRDefault="00455F89" w:rsidP="00455F89">
      <w:pPr>
        <w:rPr>
          <w:rFonts w:ascii="Tahoma" w:hAnsi="Tahoma" w:cs="Tahoma"/>
          <w:sz w:val="20"/>
          <w:szCs w:val="20"/>
        </w:rPr>
      </w:pPr>
    </w:p>
    <w:tbl>
      <w:tblPr>
        <w:tblW w:w="9786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5"/>
        <w:gridCol w:w="838"/>
        <w:gridCol w:w="4394"/>
        <w:gridCol w:w="709"/>
        <w:gridCol w:w="1134"/>
        <w:gridCol w:w="850"/>
        <w:gridCol w:w="1276"/>
      </w:tblGrid>
      <w:tr w:rsidR="0043409B" w:rsidRPr="00FC302F" w14:paraId="5E79F366" w14:textId="77777777" w:rsidTr="0043409B">
        <w:trPr>
          <w:trHeight w:val="153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039E17C" w14:textId="77777777" w:rsidR="0043409B" w:rsidRPr="00FC302F" w:rsidRDefault="0043409B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0001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78C07C5" w14:textId="77777777" w:rsidR="0043409B" w:rsidRPr="00FC302F" w:rsidRDefault="0043409B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S79311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12F37A" w14:textId="77777777" w:rsidR="0043409B" w:rsidRPr="00FC302F" w:rsidRDefault="0043409B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b/>
                <w:bCs/>
                <w:sz w:val="20"/>
                <w:szCs w:val="20"/>
              </w:rPr>
              <w:t>Projektantski nadzor.</w:t>
            </w:r>
            <w:r w:rsidRPr="00FC302F">
              <w:rPr>
                <w:rFonts w:ascii="Tahoma" w:hAnsi="Tahoma" w:cs="Tahoma"/>
                <w:sz w:val="20"/>
                <w:szCs w:val="20"/>
              </w:rPr>
              <w:t xml:space="preserve"> Vrednost postavke je že fiksno določena v PIS-u in jo ponudnik ne more/ne sme spreminjati. Obračun projektantskega nadzora se bo izvedel po dokazljivih dejanskih stroških na podlagi računa izvajalca projektantskega nadzora.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1339CE" w14:textId="77777777" w:rsidR="0043409B" w:rsidRPr="00FC302F" w:rsidRDefault="0043409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URA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9D6D4D" w14:textId="77777777" w:rsidR="0043409B" w:rsidRPr="00FC302F" w:rsidRDefault="0043409B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2.114,00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A770F2B" w14:textId="77777777" w:rsidR="0043409B" w:rsidRPr="00FC302F" w:rsidRDefault="0043409B">
            <w:pPr>
              <w:jc w:val="right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C302F">
              <w:rPr>
                <w:rFonts w:ascii="Tahoma" w:hAnsi="Tahoma" w:cs="Tahoma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DC98C" w14:textId="77777777" w:rsidR="0043409B" w:rsidRPr="00FC302F" w:rsidRDefault="0043409B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</w:tr>
      <w:tr w:rsidR="0043409B" w:rsidRPr="00FC302F" w14:paraId="2C8112F4" w14:textId="77777777" w:rsidTr="0043409B">
        <w:trPr>
          <w:trHeight w:val="102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7B6D58" w14:textId="77777777" w:rsidR="0043409B" w:rsidRPr="00FC302F" w:rsidRDefault="0043409B">
            <w:pPr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C302F">
              <w:rPr>
                <w:rFonts w:ascii="Tahoma" w:hAnsi="Tahoma" w:cs="Tahoma"/>
                <w:color w:val="FF0000"/>
                <w:sz w:val="20"/>
                <w:szCs w:val="20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51E81EB" w14:textId="77777777" w:rsidR="0043409B" w:rsidRPr="00FC302F" w:rsidRDefault="0043409B">
            <w:pPr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C302F">
              <w:rPr>
                <w:rFonts w:ascii="Tahoma" w:hAnsi="Tahoma" w:cs="Tahoma"/>
                <w:color w:val="FF0000"/>
                <w:sz w:val="20"/>
                <w:szCs w:val="20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AC9A6" w14:textId="77777777" w:rsidR="0043409B" w:rsidRPr="00FC302F" w:rsidRDefault="0043409B">
            <w:pPr>
              <w:rPr>
                <w:rFonts w:ascii="Tahoma" w:hAnsi="Tahoma" w:cs="Tahoma"/>
                <w:i/>
                <w:iCs/>
                <w:color w:val="FF0000"/>
                <w:sz w:val="20"/>
                <w:szCs w:val="20"/>
              </w:rPr>
            </w:pPr>
            <w:r w:rsidRPr="00FC302F">
              <w:rPr>
                <w:rFonts w:ascii="Tahoma" w:hAnsi="Tahoma" w:cs="Tahoma"/>
                <w:i/>
                <w:iCs/>
                <w:color w:val="FF0000"/>
                <w:sz w:val="20"/>
                <w:szCs w:val="20"/>
              </w:rPr>
              <w:t>Opomba:</w:t>
            </w:r>
            <w:r w:rsidRPr="00FC302F">
              <w:rPr>
                <w:rFonts w:ascii="Tahoma" w:hAnsi="Tahoma" w:cs="Tahoma"/>
                <w:i/>
                <w:iCs/>
                <w:color w:val="FF0000"/>
                <w:sz w:val="20"/>
                <w:szCs w:val="20"/>
              </w:rPr>
              <w:br/>
              <w:t>Zajema projektantski nadzor za vsa razpisana dela! Ponudbena cena se ne spreminja, obračun po dejanskih stroških!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C69E67" w14:textId="77777777" w:rsidR="0043409B" w:rsidRPr="00FC302F" w:rsidRDefault="0043409B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C302F">
              <w:rPr>
                <w:rFonts w:ascii="Tahoma" w:hAnsi="Tahoma" w:cs="Tahoma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B798A1" w14:textId="77777777" w:rsidR="0043409B" w:rsidRPr="00FC302F" w:rsidRDefault="0043409B">
            <w:pPr>
              <w:jc w:val="right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C302F">
              <w:rPr>
                <w:rFonts w:ascii="Tahoma" w:hAnsi="Tahoma" w:cs="Tahoma"/>
                <w:color w:val="FF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672FB6" w14:textId="77777777" w:rsidR="0043409B" w:rsidRPr="00FC302F" w:rsidRDefault="0043409B">
            <w:pPr>
              <w:jc w:val="right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C302F">
              <w:rPr>
                <w:rFonts w:ascii="Tahoma" w:hAnsi="Tahoma" w:cs="Tahoma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E0DB7" w14:textId="77777777" w:rsidR="0043409B" w:rsidRPr="00FC302F" w:rsidRDefault="0043409B">
            <w:pPr>
              <w:jc w:val="right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C302F">
              <w:rPr>
                <w:rFonts w:ascii="Tahoma" w:hAnsi="Tahoma" w:cs="Tahoma"/>
                <w:color w:val="FF0000"/>
                <w:sz w:val="20"/>
                <w:szCs w:val="20"/>
              </w:rPr>
              <w:t> </w:t>
            </w:r>
          </w:p>
        </w:tc>
      </w:tr>
      <w:tr w:rsidR="0043409B" w:rsidRPr="00FC302F" w14:paraId="3234D04D" w14:textId="77777777" w:rsidTr="0043409B">
        <w:trPr>
          <w:trHeight w:val="102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EC0DC93" w14:textId="77777777" w:rsidR="0043409B" w:rsidRPr="00FC302F" w:rsidRDefault="0043409B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0002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7DAED9B" w14:textId="77777777" w:rsidR="0043409B" w:rsidRPr="00FC302F" w:rsidRDefault="0043409B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S79311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DA5D67" w14:textId="77777777" w:rsidR="0043409B" w:rsidRPr="00FC302F" w:rsidRDefault="0043409B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Nadzor upravljalcev </w:t>
            </w:r>
            <w:r w:rsidRPr="00FC302F">
              <w:rPr>
                <w:rFonts w:ascii="Tahoma" w:hAnsi="Tahoma" w:cs="Tahoma"/>
                <w:sz w:val="20"/>
                <w:szCs w:val="20"/>
              </w:rPr>
              <w:t xml:space="preserve">vseh komunalnih vodov, zajema nadzor upravljavcev za vsa razpisana dela (Elekro Maribor, Mariborski vodovod, Plinarna Maribor …)!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3E0943" w14:textId="77777777" w:rsidR="0043409B" w:rsidRPr="00FC302F" w:rsidRDefault="0043409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kpl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F64F2B" w14:textId="77777777" w:rsidR="0043409B" w:rsidRPr="00FC302F" w:rsidRDefault="0043409B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A47F9D1" w14:textId="77777777" w:rsidR="0043409B" w:rsidRPr="00FC302F" w:rsidRDefault="0043409B">
            <w:pPr>
              <w:jc w:val="right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C302F">
              <w:rPr>
                <w:rFonts w:ascii="Tahoma" w:hAnsi="Tahoma" w:cs="Tahoma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78E8E" w14:textId="77777777" w:rsidR="0043409B" w:rsidRPr="00FC302F" w:rsidRDefault="0043409B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</w:tr>
      <w:tr w:rsidR="0043409B" w:rsidRPr="00FC302F" w14:paraId="3F7A1333" w14:textId="77777777" w:rsidTr="0043409B">
        <w:trPr>
          <w:trHeight w:val="102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F27F769" w14:textId="77777777" w:rsidR="0043409B" w:rsidRPr="00FC302F" w:rsidRDefault="0043409B">
            <w:pPr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C302F">
              <w:rPr>
                <w:rFonts w:ascii="Tahoma" w:hAnsi="Tahoma" w:cs="Tahoma"/>
                <w:color w:val="FF0000"/>
                <w:sz w:val="20"/>
                <w:szCs w:val="20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B4B3E07" w14:textId="77777777" w:rsidR="0043409B" w:rsidRPr="00FC302F" w:rsidRDefault="0043409B">
            <w:pPr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C302F">
              <w:rPr>
                <w:rFonts w:ascii="Tahoma" w:hAnsi="Tahoma" w:cs="Tahoma"/>
                <w:color w:val="FF0000"/>
                <w:sz w:val="20"/>
                <w:szCs w:val="20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9765F1" w14:textId="77777777" w:rsidR="0043409B" w:rsidRPr="00FC302F" w:rsidRDefault="0043409B">
            <w:pPr>
              <w:rPr>
                <w:rFonts w:ascii="Tahoma" w:hAnsi="Tahoma" w:cs="Tahoma"/>
                <w:i/>
                <w:iCs/>
                <w:color w:val="FF0000"/>
                <w:sz w:val="20"/>
                <w:szCs w:val="20"/>
              </w:rPr>
            </w:pPr>
            <w:r w:rsidRPr="00FC302F">
              <w:rPr>
                <w:rFonts w:ascii="Tahoma" w:hAnsi="Tahoma" w:cs="Tahoma"/>
                <w:i/>
                <w:iCs/>
                <w:color w:val="FF0000"/>
                <w:sz w:val="20"/>
                <w:szCs w:val="20"/>
              </w:rPr>
              <w:t>Opomba:</w:t>
            </w:r>
            <w:r w:rsidRPr="00FC302F">
              <w:rPr>
                <w:rFonts w:ascii="Tahoma" w:hAnsi="Tahoma" w:cs="Tahoma"/>
                <w:i/>
                <w:iCs/>
                <w:color w:val="FF0000"/>
                <w:sz w:val="20"/>
                <w:szCs w:val="20"/>
              </w:rPr>
              <w:br/>
              <w:t>Zajema nadzor upravljavcev za vsa razpisana dela! Ponudbena cena se ne spreminja, obračun po dejanskih stroških!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2E8865" w14:textId="77777777" w:rsidR="0043409B" w:rsidRPr="00FC302F" w:rsidRDefault="0043409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336D39" w14:textId="77777777" w:rsidR="0043409B" w:rsidRPr="00FC302F" w:rsidRDefault="0043409B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F2038A" w14:textId="77777777" w:rsidR="0043409B" w:rsidRPr="00FC302F" w:rsidRDefault="0043409B">
            <w:pPr>
              <w:jc w:val="right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C302F">
              <w:rPr>
                <w:rFonts w:ascii="Tahoma" w:hAnsi="Tahoma" w:cs="Tahoma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EAB30" w14:textId="77777777" w:rsidR="0043409B" w:rsidRPr="00FC302F" w:rsidRDefault="0043409B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</w:tbl>
    <w:p w14:paraId="4D56DF1E" w14:textId="77777777" w:rsidR="0043409B" w:rsidRPr="00FC302F" w:rsidRDefault="0043409B" w:rsidP="00455F89">
      <w:pPr>
        <w:rPr>
          <w:rFonts w:ascii="Tahoma" w:hAnsi="Tahoma" w:cs="Tahoma"/>
          <w:sz w:val="20"/>
          <w:szCs w:val="20"/>
        </w:rPr>
      </w:pPr>
    </w:p>
    <w:p w14:paraId="07E6F039" w14:textId="344875AB" w:rsidR="0043409B" w:rsidRPr="00FC302F" w:rsidRDefault="0043409B" w:rsidP="001E3E33">
      <w:pPr>
        <w:pStyle w:val="ListParagraph"/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 w:rsidRPr="00FC302F">
        <w:rPr>
          <w:rFonts w:ascii="Tahoma" w:hAnsi="Tahoma" w:cs="Tahoma"/>
          <w:sz w:val="20"/>
          <w:szCs w:val="20"/>
        </w:rPr>
        <w:t>Popravljen popis del:</w:t>
      </w:r>
      <w:r w:rsidRPr="00FC302F">
        <w:rPr>
          <w:rFonts w:ascii="Tahoma" w:hAnsi="Tahoma" w:cs="Tahoma"/>
          <w:sz w:val="20"/>
          <w:szCs w:val="20"/>
        </w:rPr>
        <w:tab/>
      </w:r>
    </w:p>
    <w:p w14:paraId="1F7934AF" w14:textId="77777777" w:rsidR="0043409B" w:rsidRPr="00FC302F" w:rsidRDefault="0043409B" w:rsidP="00455F89">
      <w:pPr>
        <w:rPr>
          <w:rFonts w:ascii="Tahoma" w:hAnsi="Tahoma" w:cs="Tahoma"/>
          <w:sz w:val="20"/>
          <w:szCs w:val="20"/>
        </w:rPr>
      </w:pPr>
    </w:p>
    <w:tbl>
      <w:tblPr>
        <w:tblW w:w="9786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5"/>
        <w:gridCol w:w="838"/>
        <w:gridCol w:w="4323"/>
        <w:gridCol w:w="780"/>
        <w:gridCol w:w="1134"/>
        <w:gridCol w:w="850"/>
        <w:gridCol w:w="1276"/>
      </w:tblGrid>
      <w:tr w:rsidR="00387707" w:rsidRPr="00FC302F" w14:paraId="37DA4BA2" w14:textId="77777777" w:rsidTr="00387707">
        <w:trPr>
          <w:trHeight w:val="153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D422978" w14:textId="77777777" w:rsidR="00387707" w:rsidRPr="00FC302F" w:rsidRDefault="00387707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0001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E3DDB8C" w14:textId="77777777" w:rsidR="00387707" w:rsidRPr="00FC302F" w:rsidRDefault="00387707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S79311</w:t>
            </w:r>
          </w:p>
        </w:tc>
        <w:tc>
          <w:tcPr>
            <w:tcW w:w="4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C8CE8" w14:textId="77777777" w:rsidR="00387707" w:rsidRPr="00FC302F" w:rsidRDefault="00387707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b/>
                <w:bCs/>
                <w:sz w:val="20"/>
                <w:szCs w:val="20"/>
              </w:rPr>
              <w:t>Projektantski nadzor.</w:t>
            </w:r>
            <w:r w:rsidRPr="00FC302F">
              <w:rPr>
                <w:rFonts w:ascii="Tahoma" w:hAnsi="Tahoma" w:cs="Tahoma"/>
                <w:sz w:val="20"/>
                <w:szCs w:val="20"/>
              </w:rPr>
              <w:t xml:space="preserve"> Vrednost postavke je že fiksno določena v PIS-u in jo ponudnik ne more/ne sme spreminjati. Obračun projektantskega nadzora se bo izvedel po dokazljivih dejanskih stroških na podlagi računa izvajalca projektantskega nadzora.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5694A6" w14:textId="77777777" w:rsidR="00387707" w:rsidRPr="00FC302F" w:rsidRDefault="0038770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URA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915B27" w14:textId="77777777" w:rsidR="00387707" w:rsidRPr="00FC302F" w:rsidRDefault="00387707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2.114,00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762BF82" w14:textId="77777777" w:rsidR="00387707" w:rsidRPr="00FC302F" w:rsidRDefault="00387707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52,00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9BDFC" w14:textId="77777777" w:rsidR="00387707" w:rsidRPr="00FC302F" w:rsidRDefault="00387707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109.928,00</w:t>
            </w:r>
          </w:p>
        </w:tc>
      </w:tr>
      <w:tr w:rsidR="00387707" w:rsidRPr="00FC302F" w14:paraId="243911C8" w14:textId="77777777" w:rsidTr="00387707">
        <w:trPr>
          <w:trHeight w:val="102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C944C95" w14:textId="77777777" w:rsidR="00387707" w:rsidRPr="00FC302F" w:rsidRDefault="00387707">
            <w:pPr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C302F">
              <w:rPr>
                <w:rFonts w:ascii="Tahoma" w:hAnsi="Tahoma" w:cs="Tahoma"/>
                <w:color w:val="FF0000"/>
                <w:sz w:val="20"/>
                <w:szCs w:val="20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04ADBF3" w14:textId="77777777" w:rsidR="00387707" w:rsidRPr="00FC302F" w:rsidRDefault="00387707">
            <w:pPr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C302F">
              <w:rPr>
                <w:rFonts w:ascii="Tahoma" w:hAnsi="Tahoma" w:cs="Tahoma"/>
                <w:color w:val="FF0000"/>
                <w:sz w:val="20"/>
                <w:szCs w:val="20"/>
              </w:rPr>
              <w:t> </w:t>
            </w:r>
          </w:p>
        </w:tc>
        <w:tc>
          <w:tcPr>
            <w:tcW w:w="4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E4E1BB" w14:textId="77777777" w:rsidR="00387707" w:rsidRPr="00FC302F" w:rsidRDefault="00387707">
            <w:pPr>
              <w:rPr>
                <w:rFonts w:ascii="Tahoma" w:hAnsi="Tahoma" w:cs="Tahoma"/>
                <w:i/>
                <w:iCs/>
                <w:color w:val="FF0000"/>
                <w:sz w:val="20"/>
                <w:szCs w:val="20"/>
              </w:rPr>
            </w:pPr>
            <w:r w:rsidRPr="00FC302F">
              <w:rPr>
                <w:rFonts w:ascii="Tahoma" w:hAnsi="Tahoma" w:cs="Tahoma"/>
                <w:i/>
                <w:iCs/>
                <w:color w:val="FF0000"/>
                <w:sz w:val="20"/>
                <w:szCs w:val="20"/>
              </w:rPr>
              <w:t>Opomba:</w:t>
            </w:r>
            <w:r w:rsidRPr="00FC302F">
              <w:rPr>
                <w:rFonts w:ascii="Tahoma" w:hAnsi="Tahoma" w:cs="Tahoma"/>
                <w:i/>
                <w:iCs/>
                <w:color w:val="FF0000"/>
                <w:sz w:val="20"/>
                <w:szCs w:val="20"/>
              </w:rPr>
              <w:br/>
              <w:t>Zajema projektantski nadzor za vsa razpisana dela! Ponudbena cena se ne spreminja, obračun po dejanskih stroških!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B47E81" w14:textId="77777777" w:rsidR="00387707" w:rsidRPr="00FC302F" w:rsidRDefault="00387707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C302F">
              <w:rPr>
                <w:rFonts w:ascii="Tahoma" w:hAnsi="Tahoma" w:cs="Tahoma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65DDDB" w14:textId="77777777" w:rsidR="00387707" w:rsidRPr="00FC302F" w:rsidRDefault="00387707">
            <w:pPr>
              <w:jc w:val="right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C302F">
              <w:rPr>
                <w:rFonts w:ascii="Tahoma" w:hAnsi="Tahoma" w:cs="Tahoma"/>
                <w:color w:val="FF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FCCD82" w14:textId="77777777" w:rsidR="00387707" w:rsidRPr="00FC302F" w:rsidRDefault="00387707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4E1D8" w14:textId="77777777" w:rsidR="00387707" w:rsidRPr="00FC302F" w:rsidRDefault="00387707">
            <w:pPr>
              <w:jc w:val="right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C302F">
              <w:rPr>
                <w:rFonts w:ascii="Tahoma" w:hAnsi="Tahoma" w:cs="Tahoma"/>
                <w:color w:val="FF0000"/>
                <w:sz w:val="20"/>
                <w:szCs w:val="20"/>
              </w:rPr>
              <w:t> </w:t>
            </w:r>
          </w:p>
        </w:tc>
      </w:tr>
      <w:tr w:rsidR="00387707" w:rsidRPr="00FC302F" w14:paraId="4836AE27" w14:textId="77777777" w:rsidTr="00387707">
        <w:trPr>
          <w:trHeight w:val="102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C6BF83A" w14:textId="77777777" w:rsidR="00387707" w:rsidRPr="00FC302F" w:rsidRDefault="00387707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0002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51EA95B" w14:textId="77777777" w:rsidR="00387707" w:rsidRPr="00FC302F" w:rsidRDefault="00387707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S79311</w:t>
            </w:r>
          </w:p>
        </w:tc>
        <w:tc>
          <w:tcPr>
            <w:tcW w:w="4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53CB32" w14:textId="77777777" w:rsidR="00387707" w:rsidRPr="00FC302F" w:rsidRDefault="00387707">
            <w:pPr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Nadzor upravljalcev </w:t>
            </w:r>
            <w:r w:rsidRPr="00FC302F">
              <w:rPr>
                <w:rFonts w:ascii="Tahoma" w:hAnsi="Tahoma" w:cs="Tahoma"/>
                <w:sz w:val="20"/>
                <w:szCs w:val="20"/>
              </w:rPr>
              <w:t xml:space="preserve">vseh komunalnih vodov, zajema nadzor upravljavcev za vsa razpisana dela (Elekro Maribor, Mariborski vodovod, Plinarna Maribor …)!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A70D6A" w14:textId="77777777" w:rsidR="00387707" w:rsidRPr="00FC302F" w:rsidRDefault="0038770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kpl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BA6396" w14:textId="77777777" w:rsidR="00387707" w:rsidRPr="00FC302F" w:rsidRDefault="00387707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58B67A8" w14:textId="77777777" w:rsidR="00387707" w:rsidRPr="00FC302F" w:rsidRDefault="00387707">
            <w:pPr>
              <w:jc w:val="right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C302F">
              <w:rPr>
                <w:rFonts w:ascii="Tahoma" w:hAnsi="Tahoma" w:cs="Tahoma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45CBE" w14:textId="77777777" w:rsidR="00387707" w:rsidRPr="00FC302F" w:rsidRDefault="00387707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</w:tr>
      <w:tr w:rsidR="00387707" w:rsidRPr="00FC302F" w14:paraId="7F389E4E" w14:textId="77777777" w:rsidTr="00387707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4C3F2CB" w14:textId="77777777" w:rsidR="00387707" w:rsidRPr="00FC302F" w:rsidRDefault="00387707">
            <w:pPr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C302F">
              <w:rPr>
                <w:rFonts w:ascii="Tahoma" w:hAnsi="Tahoma" w:cs="Tahoma"/>
                <w:color w:val="FF0000"/>
                <w:sz w:val="20"/>
                <w:szCs w:val="20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C4653C7" w14:textId="77777777" w:rsidR="00387707" w:rsidRPr="00FC302F" w:rsidRDefault="00387707">
            <w:pPr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C302F">
              <w:rPr>
                <w:rFonts w:ascii="Tahoma" w:hAnsi="Tahoma" w:cs="Tahoma"/>
                <w:color w:val="FF0000"/>
                <w:sz w:val="20"/>
                <w:szCs w:val="20"/>
              </w:rPr>
              <w:t> </w:t>
            </w:r>
          </w:p>
        </w:tc>
        <w:tc>
          <w:tcPr>
            <w:tcW w:w="4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5108C0D9" w14:textId="77777777" w:rsidR="00387707" w:rsidRPr="00FC302F" w:rsidRDefault="00387707">
            <w:pPr>
              <w:rPr>
                <w:rFonts w:ascii="Tahoma" w:hAnsi="Tahoma" w:cs="Tahoma"/>
                <w:i/>
                <w:iCs/>
                <w:color w:val="FF0000"/>
                <w:sz w:val="20"/>
                <w:szCs w:val="20"/>
              </w:rPr>
            </w:pPr>
            <w:r w:rsidRPr="00FC302F">
              <w:rPr>
                <w:rFonts w:ascii="Tahoma" w:hAnsi="Tahoma" w:cs="Tahoma"/>
                <w:i/>
                <w:iCs/>
                <w:color w:val="FF0000"/>
                <w:sz w:val="20"/>
                <w:szCs w:val="20"/>
              </w:rPr>
              <w:t>Opomba:</w:t>
            </w:r>
            <w:r w:rsidRPr="00FC302F">
              <w:rPr>
                <w:rFonts w:ascii="Tahoma" w:hAnsi="Tahoma" w:cs="Tahoma"/>
                <w:i/>
                <w:iCs/>
                <w:color w:val="FF0000"/>
                <w:sz w:val="20"/>
                <w:szCs w:val="20"/>
              </w:rPr>
              <w:br/>
              <w:t>Zajema nadzor upravljavcev za vsa razpisana dela, obračun po dejanskih stroških!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DB3094" w14:textId="77777777" w:rsidR="00387707" w:rsidRPr="00FC302F" w:rsidRDefault="0038770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E37F40" w14:textId="77777777" w:rsidR="00387707" w:rsidRPr="00FC302F" w:rsidRDefault="00387707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9579CA" w14:textId="77777777" w:rsidR="00387707" w:rsidRPr="00FC302F" w:rsidRDefault="00387707">
            <w:pPr>
              <w:jc w:val="right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C302F">
              <w:rPr>
                <w:rFonts w:ascii="Tahoma" w:hAnsi="Tahoma" w:cs="Tahoma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E156C" w14:textId="77777777" w:rsidR="00387707" w:rsidRPr="00FC302F" w:rsidRDefault="00387707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C302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</w:tbl>
    <w:p w14:paraId="0F7A6FBC" w14:textId="77777777" w:rsidR="00455F89" w:rsidRPr="00FC302F" w:rsidRDefault="00455F89" w:rsidP="00455F89">
      <w:pPr>
        <w:rPr>
          <w:rFonts w:ascii="Tahoma" w:hAnsi="Tahoma" w:cs="Tahoma"/>
          <w:sz w:val="20"/>
          <w:szCs w:val="20"/>
        </w:rPr>
      </w:pPr>
    </w:p>
    <w:p w14:paraId="671D37CA" w14:textId="77777777" w:rsidR="00455F89" w:rsidRPr="00FC302F" w:rsidRDefault="00455F89" w:rsidP="00455F89">
      <w:pPr>
        <w:rPr>
          <w:rFonts w:ascii="Tahoma" w:hAnsi="Tahoma" w:cs="Tahoma"/>
          <w:sz w:val="20"/>
          <w:szCs w:val="20"/>
        </w:rPr>
      </w:pPr>
    </w:p>
    <w:p w14:paraId="19986CD6" w14:textId="0794183A" w:rsidR="001F0B99" w:rsidRPr="00FC302F" w:rsidRDefault="001F0B99" w:rsidP="001F0B99">
      <w:pPr>
        <w:pStyle w:val="ListParagraph"/>
        <w:ind w:left="0" w:firstLine="720"/>
        <w:rPr>
          <w:rFonts w:ascii="Tahoma" w:hAnsi="Tahoma" w:cs="Tahoma"/>
          <w:b/>
          <w:bCs/>
          <w:sz w:val="20"/>
          <w:szCs w:val="20"/>
        </w:rPr>
      </w:pPr>
    </w:p>
    <w:p w14:paraId="6BF2FE80" w14:textId="77777777" w:rsidR="00DF155D" w:rsidRPr="00FC302F" w:rsidRDefault="00DF155D" w:rsidP="00DF155D">
      <w:pPr>
        <w:pStyle w:val="BodyText2"/>
        <w:widowControl w:val="0"/>
        <w:spacing w:line="254" w:lineRule="atLeast"/>
        <w:rPr>
          <w:rFonts w:ascii="Tahoma" w:hAnsi="Tahoma" w:cs="Tahoma"/>
          <w:b/>
          <w:szCs w:val="20"/>
        </w:rPr>
      </w:pPr>
      <w:r w:rsidRPr="00FC302F">
        <w:rPr>
          <w:rFonts w:ascii="Tahoma" w:hAnsi="Tahoma" w:cs="Tahoma"/>
          <w:b/>
          <w:szCs w:val="20"/>
        </w:rPr>
        <w:t>Spremembe so sestavni del razpisne dokumentacije in jih je potrebno upoštevati pri pripravi ponudbe.</w:t>
      </w:r>
    </w:p>
    <w:p w14:paraId="57720B50" w14:textId="3953AFC4" w:rsidR="001F0B99" w:rsidRPr="00FC302F" w:rsidRDefault="001F0B99" w:rsidP="001F0B99">
      <w:pPr>
        <w:pStyle w:val="ListParagraph"/>
        <w:ind w:left="0" w:firstLine="720"/>
        <w:rPr>
          <w:rFonts w:ascii="Tahoma" w:hAnsi="Tahoma" w:cs="Tahoma"/>
          <w:b/>
          <w:bCs/>
          <w:sz w:val="20"/>
          <w:szCs w:val="20"/>
        </w:rPr>
      </w:pPr>
      <w:bookmarkStart w:id="0" w:name="_GoBack"/>
      <w:bookmarkEnd w:id="0"/>
    </w:p>
    <w:sectPr w:rsidR="001F0B99" w:rsidRPr="00FC30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D772A0" w14:textId="77777777" w:rsidR="00793163" w:rsidRDefault="00793163">
      <w:r>
        <w:separator/>
      </w:r>
    </w:p>
  </w:endnote>
  <w:endnote w:type="continuationSeparator" w:id="0">
    <w:p w14:paraId="3D707BD1" w14:textId="77777777" w:rsidR="00793163" w:rsidRDefault="00793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8B6E38" w14:textId="77777777" w:rsidR="00FE3CAD" w:rsidRDefault="00FE3CA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BFA8F4" w14:textId="77777777" w:rsidR="00FE3CAD" w:rsidRDefault="00FE3CAD">
    <w:pPr>
      <w:pStyle w:val="Footer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FE3CAD" w14:paraId="54236D41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5AC154A8" w14:textId="77777777" w:rsidR="00FE3CAD" w:rsidRDefault="00FE3CAD">
          <w:pPr>
            <w:pStyle w:val="BodyText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45D99DD4" w14:textId="77777777" w:rsidR="00FE3CAD" w:rsidRDefault="00FE3CAD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48889DF7" w14:textId="77777777" w:rsidR="00FE3CAD" w:rsidRDefault="00FE3CAD">
          <w:pPr>
            <w:pStyle w:val="Footer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3C20DF4D" w14:textId="334EDFF8" w:rsidR="00FE3CAD" w:rsidRDefault="00FE3CAD">
          <w:pPr>
            <w:pStyle w:val="Footer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 w:rsidR="00FC302F">
            <w:rPr>
              <w:rFonts w:ascii="Arial" w:hAnsi="Arial"/>
              <w:noProof/>
              <w:sz w:val="16"/>
            </w:rPr>
            <w:t>12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PageNumber"/>
              <w:sz w:val="16"/>
            </w:rPr>
            <w:fldChar w:fldCharType="begin"/>
          </w:r>
          <w:r>
            <w:rPr>
              <w:rStyle w:val="PageNumber"/>
              <w:sz w:val="16"/>
            </w:rPr>
            <w:instrText xml:space="preserve"> NUMPAGES </w:instrText>
          </w:r>
          <w:r>
            <w:rPr>
              <w:rStyle w:val="PageNumber"/>
              <w:sz w:val="16"/>
            </w:rPr>
            <w:fldChar w:fldCharType="separate"/>
          </w:r>
          <w:r w:rsidR="00FC302F">
            <w:rPr>
              <w:rStyle w:val="PageNumber"/>
              <w:noProof/>
              <w:sz w:val="16"/>
            </w:rPr>
            <w:t>12</w:t>
          </w:r>
          <w:r>
            <w:rPr>
              <w:rStyle w:val="PageNumber"/>
              <w:sz w:val="16"/>
            </w:rPr>
            <w:fldChar w:fldCharType="end"/>
          </w:r>
        </w:p>
      </w:tc>
    </w:tr>
  </w:tbl>
  <w:p w14:paraId="6E23401C" w14:textId="77777777" w:rsidR="00FE3CAD" w:rsidRDefault="00FE3CAD">
    <w:pPr>
      <w:pStyle w:val="Footer"/>
      <w:rPr>
        <w:rFonts w:ascii="Arial" w:hAnsi="Arial"/>
        <w:sz w:val="2"/>
        <w:lang w:val="en-US"/>
      </w:rPr>
    </w:pPr>
  </w:p>
  <w:p w14:paraId="595F68C8" w14:textId="77777777" w:rsidR="00FE3CAD" w:rsidRDefault="00FE3CA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25F00C" w14:textId="77777777" w:rsidR="00FE3CAD" w:rsidRDefault="00FE3CAD" w:rsidP="002507C2">
    <w:pPr>
      <w:pStyle w:val="Footer"/>
      <w:ind w:firstLine="540"/>
    </w:pPr>
    <w:r>
      <w:t xml:space="preserve">  </w:t>
    </w:r>
    <w:r w:rsidRPr="00643501">
      <w:rPr>
        <w:noProof/>
        <w:lang w:eastAsia="sl-SI"/>
      </w:rPr>
      <w:drawing>
        <wp:inline distT="0" distB="0" distL="0" distR="0" wp14:anchorId="31899FE7" wp14:editId="07C82BA0">
          <wp:extent cx="540385" cy="429260"/>
          <wp:effectExtent l="0" t="0" r="0" b="0"/>
          <wp:docPr id="1" name="Picture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385" cy="429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Pr="00643501">
      <w:rPr>
        <w:noProof/>
        <w:lang w:eastAsia="sl-SI"/>
      </w:rPr>
      <w:drawing>
        <wp:inline distT="0" distB="0" distL="0" distR="0" wp14:anchorId="253E5046" wp14:editId="629A5B47">
          <wp:extent cx="429260" cy="429260"/>
          <wp:effectExtent l="0" t="0" r="0" b="0"/>
          <wp:docPr id="2" name="Picture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9260" cy="429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Pr="00CF74F9">
      <w:rPr>
        <w:noProof/>
        <w:lang w:eastAsia="sl-SI"/>
      </w:rPr>
      <w:drawing>
        <wp:inline distT="0" distB="0" distL="0" distR="0" wp14:anchorId="56ACA86E" wp14:editId="38C6648B">
          <wp:extent cx="2337435" cy="341630"/>
          <wp:effectExtent l="0" t="0" r="0" b="0"/>
          <wp:docPr id="3" name="Picture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7435" cy="341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2376BB3A" w14:textId="77777777" w:rsidR="00FE3CAD" w:rsidRPr="003C7111" w:rsidRDefault="00FE3CAD" w:rsidP="00250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C323E8" w14:textId="77777777" w:rsidR="00793163" w:rsidRDefault="00793163">
      <w:r>
        <w:separator/>
      </w:r>
    </w:p>
  </w:footnote>
  <w:footnote w:type="continuationSeparator" w:id="0">
    <w:p w14:paraId="49B94B93" w14:textId="77777777" w:rsidR="00793163" w:rsidRDefault="007931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A11A9F" w14:textId="77777777" w:rsidR="00FE3CAD" w:rsidRDefault="00FE3CA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86EEA1" w14:textId="77777777" w:rsidR="00FE3CAD" w:rsidRDefault="00FE3C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A4281E" w14:textId="77777777" w:rsidR="00FE3CAD" w:rsidRDefault="00FE3CAD">
    <w:pPr>
      <w:pStyle w:val="Header"/>
    </w:pPr>
    <w:r>
      <w:rPr>
        <w:noProof/>
        <w:lang w:eastAsia="sl-SI"/>
      </w:rPr>
      <w:drawing>
        <wp:anchor distT="0" distB="0" distL="114300" distR="114300" simplePos="0" relativeHeight="251658240" behindDoc="1" locked="0" layoutInCell="1" allowOverlap="1" wp14:anchorId="2B8F799A" wp14:editId="3A38D67F">
          <wp:simplePos x="0" y="0"/>
          <wp:positionH relativeFrom="column">
            <wp:posOffset>-577850</wp:posOffset>
          </wp:positionH>
          <wp:positionV relativeFrom="paragraph">
            <wp:posOffset>362585</wp:posOffset>
          </wp:positionV>
          <wp:extent cx="4492625" cy="1437005"/>
          <wp:effectExtent l="0" t="0" r="0" b="0"/>
          <wp:wrapNone/>
          <wp:docPr id="4" name="Picture 4" descr="S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S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92625" cy="1437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4B34EF"/>
    <w:multiLevelType w:val="hybridMultilevel"/>
    <w:tmpl w:val="D0E458FA"/>
    <w:lvl w:ilvl="0" w:tplc="EB48D2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03C5B47"/>
    <w:multiLevelType w:val="hybridMultilevel"/>
    <w:tmpl w:val="146E47BC"/>
    <w:lvl w:ilvl="0" w:tplc="4F9ED9D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28403E"/>
    <w:multiLevelType w:val="hybridMultilevel"/>
    <w:tmpl w:val="33826B30"/>
    <w:lvl w:ilvl="0" w:tplc="6562BB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19A"/>
    <w:rsid w:val="00006064"/>
    <w:rsid w:val="00010729"/>
    <w:rsid w:val="0004419A"/>
    <w:rsid w:val="000646A9"/>
    <w:rsid w:val="000852CD"/>
    <w:rsid w:val="000A1EB4"/>
    <w:rsid w:val="000D49D3"/>
    <w:rsid w:val="001741A6"/>
    <w:rsid w:val="0018366A"/>
    <w:rsid w:val="001836BB"/>
    <w:rsid w:val="001A22B0"/>
    <w:rsid w:val="001A58F2"/>
    <w:rsid w:val="001D1EA9"/>
    <w:rsid w:val="001E3E33"/>
    <w:rsid w:val="001F0B99"/>
    <w:rsid w:val="00216549"/>
    <w:rsid w:val="002507C2"/>
    <w:rsid w:val="002629DE"/>
    <w:rsid w:val="00290551"/>
    <w:rsid w:val="002A39E4"/>
    <w:rsid w:val="002C290F"/>
    <w:rsid w:val="002D6D8B"/>
    <w:rsid w:val="002E2AD9"/>
    <w:rsid w:val="00312FDE"/>
    <w:rsid w:val="003133A6"/>
    <w:rsid w:val="003560E2"/>
    <w:rsid w:val="00356632"/>
    <w:rsid w:val="003579C0"/>
    <w:rsid w:val="0036663A"/>
    <w:rsid w:val="00387707"/>
    <w:rsid w:val="003923FB"/>
    <w:rsid w:val="00424A5A"/>
    <w:rsid w:val="0043409B"/>
    <w:rsid w:val="0044323F"/>
    <w:rsid w:val="00455F89"/>
    <w:rsid w:val="00483BD1"/>
    <w:rsid w:val="004B34B5"/>
    <w:rsid w:val="00514AE6"/>
    <w:rsid w:val="005167D0"/>
    <w:rsid w:val="005207A5"/>
    <w:rsid w:val="00556816"/>
    <w:rsid w:val="00560ED3"/>
    <w:rsid w:val="005A163E"/>
    <w:rsid w:val="00634B0D"/>
    <w:rsid w:val="00637BE6"/>
    <w:rsid w:val="00656917"/>
    <w:rsid w:val="00694676"/>
    <w:rsid w:val="006B5BCA"/>
    <w:rsid w:val="00723D80"/>
    <w:rsid w:val="007300C5"/>
    <w:rsid w:val="007379F4"/>
    <w:rsid w:val="00793163"/>
    <w:rsid w:val="007F1D79"/>
    <w:rsid w:val="008557E1"/>
    <w:rsid w:val="00920743"/>
    <w:rsid w:val="009236D5"/>
    <w:rsid w:val="0092677A"/>
    <w:rsid w:val="00971DE5"/>
    <w:rsid w:val="00996F91"/>
    <w:rsid w:val="009B1FD9"/>
    <w:rsid w:val="009E4A7E"/>
    <w:rsid w:val="00A05C73"/>
    <w:rsid w:val="00A17575"/>
    <w:rsid w:val="00A73DAB"/>
    <w:rsid w:val="00A77B0B"/>
    <w:rsid w:val="00A80521"/>
    <w:rsid w:val="00A8353E"/>
    <w:rsid w:val="00AB33E8"/>
    <w:rsid w:val="00AC3EDC"/>
    <w:rsid w:val="00AD3747"/>
    <w:rsid w:val="00BD0083"/>
    <w:rsid w:val="00C044CA"/>
    <w:rsid w:val="00C17DF6"/>
    <w:rsid w:val="00C34002"/>
    <w:rsid w:val="00C343E1"/>
    <w:rsid w:val="00C36C59"/>
    <w:rsid w:val="00CB5C4C"/>
    <w:rsid w:val="00D14618"/>
    <w:rsid w:val="00D520E7"/>
    <w:rsid w:val="00D6409C"/>
    <w:rsid w:val="00D929EC"/>
    <w:rsid w:val="00DB7CDA"/>
    <w:rsid w:val="00DF155D"/>
    <w:rsid w:val="00E51016"/>
    <w:rsid w:val="00E62C6A"/>
    <w:rsid w:val="00E66D5B"/>
    <w:rsid w:val="00E813F4"/>
    <w:rsid w:val="00E84BEA"/>
    <w:rsid w:val="00E97316"/>
    <w:rsid w:val="00EA1375"/>
    <w:rsid w:val="00ED54C7"/>
    <w:rsid w:val="00F471B0"/>
    <w:rsid w:val="00F93241"/>
    <w:rsid w:val="00FA1E40"/>
    <w:rsid w:val="00FC302F"/>
    <w:rsid w:val="00FC64AD"/>
    <w:rsid w:val="00FE3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E88C5FE"/>
  <w15:docId w15:val="{61BF50EC-7B8A-43B1-8558-BCBA35796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22"/>
    </w:rPr>
  </w:style>
  <w:style w:type="paragraph" w:styleId="Heading4">
    <w:name w:val="heading 4"/>
    <w:basedOn w:val="Normal"/>
    <w:link w:val="Heading4Char"/>
    <w:uiPriority w:val="9"/>
    <w:qFormat/>
    <w:rsid w:val="0004419A"/>
    <w:pPr>
      <w:spacing w:before="100" w:beforeAutospacing="1" w:after="100" w:afterAutospacing="1"/>
      <w:outlineLvl w:val="3"/>
    </w:pPr>
    <w:rPr>
      <w:b/>
      <w:bCs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TOC1">
    <w:name w:val="toc 1"/>
    <w:basedOn w:val="Heading1"/>
    <w:next w:val="Heading1"/>
    <w:autoRedefine/>
    <w:semiHidden/>
    <w:rPr>
      <w:lang w:eastAsia="sl-SI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link w:val="BodyText2Char"/>
    <w:pPr>
      <w:jc w:val="both"/>
    </w:pPr>
    <w:rPr>
      <w:rFonts w:ascii="Arial" w:hAnsi="Arial"/>
      <w:sz w:val="20"/>
    </w:rPr>
  </w:style>
  <w:style w:type="paragraph" w:styleId="EndnoteText">
    <w:name w:val="endnote text"/>
    <w:basedOn w:val="Normal"/>
    <w:semiHidden/>
    <w:rPr>
      <w:rFonts w:ascii="SL Dutch" w:hAnsi="SL Dutch"/>
      <w:sz w:val="20"/>
    </w:rPr>
  </w:style>
  <w:style w:type="paragraph" w:styleId="BodyTextIndent">
    <w:name w:val="Body Text Indent"/>
    <w:basedOn w:val="Normal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BodyText3">
    <w:name w:val="Body Text 3"/>
    <w:basedOn w:val="Normal"/>
    <w:pPr>
      <w:jc w:val="both"/>
    </w:pPr>
    <w:rPr>
      <w:b/>
      <w:sz w:val="20"/>
    </w:rPr>
  </w:style>
  <w:style w:type="paragraph" w:styleId="BodyTextIndent2">
    <w:name w:val="Body Text Indent 2"/>
    <w:basedOn w:val="Normal"/>
    <w:pPr>
      <w:spacing w:before="120" w:after="120"/>
      <w:ind w:left="426"/>
      <w:jc w:val="both"/>
    </w:pPr>
    <w:rPr>
      <w:sz w:val="22"/>
      <w:lang w:val="en-AU"/>
    </w:rPr>
  </w:style>
  <w:style w:type="character" w:styleId="Hyperlink">
    <w:name w:val="Hyperlink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04419A"/>
    <w:rPr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C343E1"/>
    <w:pPr>
      <w:ind w:left="720"/>
      <w:contextualSpacing/>
    </w:pPr>
  </w:style>
  <w:style w:type="character" w:customStyle="1" w:styleId="BodyText2Char">
    <w:name w:val="Body Text 2 Char"/>
    <w:link w:val="BodyText2"/>
    <w:rsid w:val="00FE3CAD"/>
    <w:rPr>
      <w:rFonts w:ascii="Arial" w:hAnsi="Arial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9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2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2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7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0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2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2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2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Pojasnila%20razpisne%20dokumentacij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Pojasnila razpisne dokumentacije</Template>
  <TotalTime>381</TotalTime>
  <Pages>12</Pages>
  <Words>1641</Words>
  <Characters>9356</Characters>
  <Application>Microsoft Office Word</Application>
  <DocSecurity>0</DocSecurity>
  <Lines>77</Lines>
  <Paragraphs>21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Pojasnila razpisne dokumentacije</vt:lpstr>
      <vt:lpstr>Pojasnila razpisne dokumentacije</vt:lpstr>
    </vt:vector>
  </TitlesOfParts>
  <Company>DRSC</Company>
  <LinksUpToDate>false</LinksUpToDate>
  <CharactersWithSpaces>10976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Pojasnila razpisne dokumentacije</dc:title>
  <dc:creator>Sabina Brodt</dc:creator>
  <cp:lastModifiedBy>Sabina</cp:lastModifiedBy>
  <cp:revision>40</cp:revision>
  <cp:lastPrinted>2022-05-31T17:24:00Z</cp:lastPrinted>
  <dcterms:created xsi:type="dcterms:W3CDTF">2022-05-31T17:25:00Z</dcterms:created>
  <dcterms:modified xsi:type="dcterms:W3CDTF">2022-06-16T06:46:00Z</dcterms:modified>
</cp:coreProperties>
</file>